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5E1" w:rsidRPr="00C70784" w:rsidRDefault="006415E1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C70784">
        <w:rPr>
          <w:rStyle w:val="FontStyle20"/>
          <w:sz w:val="24"/>
          <w:szCs w:val="24"/>
        </w:rPr>
        <w:t>ТЕХНОЛОГИЧЕСКАЯ СХЕМА</w:t>
      </w:r>
    </w:p>
    <w:p w:rsidR="006415E1" w:rsidRPr="00C70784" w:rsidRDefault="006415E1" w:rsidP="004D6E54">
      <w:pPr>
        <w:pStyle w:val="Style2"/>
        <w:widowControl/>
        <w:spacing w:line="240" w:lineRule="auto"/>
      </w:pPr>
      <w:r w:rsidRPr="00C70784">
        <w:rPr>
          <w:rStyle w:val="FontStyle20"/>
          <w:sz w:val="24"/>
          <w:szCs w:val="24"/>
        </w:rPr>
        <w:t>по предоставлению муниципальной услуги: «</w:t>
      </w:r>
      <w:r w:rsidRPr="00C70784">
        <w:t xml:space="preserve">Принятие решений о признании жилого помещения непригодным для проживания, </w:t>
      </w:r>
    </w:p>
    <w:p w:rsidR="006415E1" w:rsidRPr="00C70784" w:rsidRDefault="006415E1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C70784">
        <w:t>многоквартирного дома аварийным и подлежащим сносу или реконструкции».</w:t>
      </w:r>
    </w:p>
    <w:p w:rsidR="006415E1" w:rsidRPr="00BE28C4" w:rsidRDefault="006415E1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6415E1" w:rsidRPr="00BE28C4" w:rsidRDefault="006415E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6415E1" w:rsidRPr="00BE28C4" w:rsidRDefault="006415E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505"/>
      </w:tblGrid>
      <w:tr w:rsidR="006415E1" w:rsidRPr="00631369" w:rsidTr="00631369">
        <w:tc>
          <w:tcPr>
            <w:tcW w:w="817" w:type="dxa"/>
          </w:tcPr>
          <w:p w:rsidR="006415E1" w:rsidRPr="00631369" w:rsidRDefault="006415E1" w:rsidP="00631369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505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6415E1" w:rsidRPr="00631369" w:rsidTr="00631369">
        <w:trPr>
          <w:trHeight w:val="292"/>
        </w:trPr>
        <w:tc>
          <w:tcPr>
            <w:tcW w:w="817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6415E1" w:rsidRPr="00770183" w:rsidRDefault="006415E1" w:rsidP="009532D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770183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505" w:type="dxa"/>
          </w:tcPr>
          <w:p w:rsidR="006415E1" w:rsidRPr="002A57B1" w:rsidRDefault="006415E1" w:rsidP="00A32FFD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6415E1" w:rsidRPr="00631369" w:rsidTr="00631369">
        <w:trPr>
          <w:trHeight w:val="351"/>
        </w:trPr>
        <w:tc>
          <w:tcPr>
            <w:tcW w:w="817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6415E1" w:rsidRPr="00770183" w:rsidRDefault="006415E1" w:rsidP="009532D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770183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505" w:type="dxa"/>
          </w:tcPr>
          <w:p w:rsidR="006415E1" w:rsidRPr="00A32FFD" w:rsidRDefault="006415E1" w:rsidP="00A32FFD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A32FFD">
              <w:rPr>
                <w:i/>
                <w:sz w:val="22"/>
                <w:szCs w:val="22"/>
                <w:shd w:val="clear" w:color="auto" w:fill="FFFFFF"/>
              </w:rPr>
              <w:t>1000100010000219275</w:t>
            </w:r>
          </w:p>
        </w:tc>
      </w:tr>
      <w:tr w:rsidR="006415E1" w:rsidRPr="00631369" w:rsidTr="00631369">
        <w:tc>
          <w:tcPr>
            <w:tcW w:w="817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6415E1" w:rsidRPr="00631369" w:rsidRDefault="006415E1" w:rsidP="0063136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505" w:type="dxa"/>
          </w:tcPr>
          <w:p w:rsidR="006415E1" w:rsidRPr="00631369" w:rsidRDefault="006415E1" w:rsidP="00A32FF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sz w:val="20"/>
                <w:szCs w:val="20"/>
              </w:rPr>
              <w:t>Принятие решений о признании жилого помещения непригодным для проживания, многоквартирного дома аварийным и подлежащим сносу или реконструкции</w:t>
            </w:r>
          </w:p>
        </w:tc>
      </w:tr>
      <w:tr w:rsidR="006415E1" w:rsidRPr="00631369" w:rsidTr="00631369">
        <w:trPr>
          <w:trHeight w:val="477"/>
        </w:trPr>
        <w:tc>
          <w:tcPr>
            <w:tcW w:w="817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6415E1" w:rsidRPr="00631369" w:rsidRDefault="006415E1" w:rsidP="0063136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505" w:type="dxa"/>
          </w:tcPr>
          <w:p w:rsidR="006415E1" w:rsidRPr="00631369" w:rsidRDefault="006415E1" w:rsidP="00A32FF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sz w:val="20"/>
                <w:szCs w:val="20"/>
              </w:rPr>
              <w:t>Принятие решений о признании жилого помещения непригодным для проживания, многоквартирного дома аварийным и подлежащим сносу или реконструкции</w:t>
            </w:r>
          </w:p>
        </w:tc>
      </w:tr>
      <w:tr w:rsidR="006415E1" w:rsidRPr="00631369" w:rsidTr="00631369">
        <w:tc>
          <w:tcPr>
            <w:tcW w:w="817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6415E1" w:rsidRPr="00631369" w:rsidRDefault="006415E1" w:rsidP="0063136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505" w:type="dxa"/>
          </w:tcPr>
          <w:p w:rsidR="006415E1" w:rsidRPr="002A57B1" w:rsidRDefault="006415E1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sz w:val="22"/>
                <w:szCs w:val="22"/>
              </w:rPr>
              <w:t>229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14.</w:t>
            </w:r>
            <w:r>
              <w:rPr>
                <w:rStyle w:val="FontStyle20"/>
                <w:i/>
                <w:sz w:val="22"/>
                <w:szCs w:val="22"/>
              </w:rPr>
              <w:t>1</w:t>
            </w:r>
            <w:r w:rsidRPr="002A57B1">
              <w:rPr>
                <w:rStyle w:val="FontStyle20"/>
                <w:i/>
                <w:sz w:val="22"/>
                <w:szCs w:val="22"/>
              </w:rPr>
              <w:t>0.201</w:t>
            </w:r>
            <w:r>
              <w:rPr>
                <w:rStyle w:val="FontStyle20"/>
                <w:i/>
                <w:sz w:val="22"/>
                <w:szCs w:val="22"/>
              </w:rPr>
              <w:t>5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6415E1" w:rsidRPr="00631369" w:rsidTr="00631369">
        <w:trPr>
          <w:trHeight w:val="805"/>
        </w:trPr>
        <w:tc>
          <w:tcPr>
            <w:tcW w:w="817" w:type="dxa"/>
          </w:tcPr>
          <w:p w:rsidR="006415E1" w:rsidRPr="00631369" w:rsidRDefault="006415E1" w:rsidP="0063136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6415E1" w:rsidRPr="00631369" w:rsidRDefault="006415E1" w:rsidP="0063136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505" w:type="dxa"/>
          </w:tcPr>
          <w:p w:rsidR="006415E1" w:rsidRPr="00631369" w:rsidRDefault="006415E1" w:rsidP="00A32FFD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Признание помещения жилым помещением.</w:t>
            </w:r>
          </w:p>
          <w:p w:rsidR="006415E1" w:rsidRPr="00631369" w:rsidRDefault="006415E1" w:rsidP="00A32FFD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284"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Признание жилого помещения непригодным для проживания.</w:t>
            </w:r>
          </w:p>
          <w:p w:rsidR="006415E1" w:rsidRPr="00631369" w:rsidRDefault="006415E1" w:rsidP="00A32FFD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284"/>
              <w:jc w:val="left"/>
              <w:rPr>
                <w:rStyle w:val="FontStyle20"/>
                <w:sz w:val="20"/>
                <w:szCs w:val="20"/>
              </w:rPr>
            </w:pPr>
            <w:r w:rsidRPr="00631369">
              <w:rPr>
                <w:rStyle w:val="FontStyle20"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  <w:p w:rsidR="006415E1" w:rsidRPr="00631369" w:rsidRDefault="006415E1" w:rsidP="00A32FFD">
            <w:pPr>
              <w:pStyle w:val="Style2"/>
              <w:widowControl/>
              <w:spacing w:line="240" w:lineRule="auto"/>
              <w:ind w:left="33" w:firstLine="284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6415E1" w:rsidRPr="00631369" w:rsidTr="00C70784">
        <w:trPr>
          <w:trHeight w:val="406"/>
        </w:trPr>
        <w:tc>
          <w:tcPr>
            <w:tcW w:w="817" w:type="dxa"/>
          </w:tcPr>
          <w:p w:rsidR="006415E1" w:rsidRPr="00770183" w:rsidRDefault="006415E1" w:rsidP="00FE2CD6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770183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6415E1" w:rsidRPr="00770183" w:rsidRDefault="006415E1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770183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505" w:type="dxa"/>
          </w:tcPr>
          <w:p w:rsidR="006415E1" w:rsidRPr="002A57B1" w:rsidRDefault="006415E1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>, официальный сайт органа</w:t>
            </w:r>
          </w:p>
        </w:tc>
      </w:tr>
    </w:tbl>
    <w:p w:rsidR="006415E1" w:rsidRDefault="006415E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415E1" w:rsidRDefault="006415E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t>Раздел 2. «Общие сведения о «подуслугах»</w:t>
      </w:r>
    </w:p>
    <w:p w:rsidR="006415E1" w:rsidRPr="00BE28C4" w:rsidRDefault="006415E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1843"/>
        <w:gridCol w:w="1418"/>
        <w:gridCol w:w="1843"/>
        <w:gridCol w:w="1275"/>
        <w:gridCol w:w="1134"/>
        <w:gridCol w:w="1134"/>
        <w:gridCol w:w="1134"/>
        <w:gridCol w:w="992"/>
        <w:gridCol w:w="993"/>
      </w:tblGrid>
      <w:tr w:rsidR="006415E1" w:rsidRPr="00631369" w:rsidTr="00BE28C4">
        <w:trPr>
          <w:cantSplit/>
        </w:trPr>
        <w:tc>
          <w:tcPr>
            <w:tcW w:w="534" w:type="dxa"/>
            <w:vMerge w:val="restart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984" w:type="dxa"/>
            <w:vMerge w:val="restart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843" w:type="dxa"/>
            <w:vMerge w:val="restart"/>
            <w:vAlign w:val="center"/>
          </w:tcPr>
          <w:p w:rsidR="006415E1" w:rsidRPr="00370FD4" w:rsidRDefault="006415E1" w:rsidP="008E5A51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3402" w:type="dxa"/>
            <w:gridSpan w:val="3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993" w:type="dxa"/>
            <w:vMerge w:val="restart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6415E1" w:rsidRPr="00631369" w:rsidTr="00BE28C4">
        <w:trPr>
          <w:cantSplit/>
        </w:trPr>
        <w:tc>
          <w:tcPr>
            <w:tcW w:w="534" w:type="dxa"/>
            <w:vMerge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не по месту</w:t>
            </w:r>
          </w:p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843" w:type="dxa"/>
            <w:vMerge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2" w:type="dxa"/>
            <w:vMerge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6415E1" w:rsidRPr="00370FD4" w:rsidRDefault="006415E1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6415E1" w:rsidRPr="00631369" w:rsidTr="00BE28C4">
        <w:trPr>
          <w:cantSplit/>
        </w:trPr>
        <w:tc>
          <w:tcPr>
            <w:tcW w:w="534" w:type="dxa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3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275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12</w:t>
            </w:r>
          </w:p>
        </w:tc>
        <w:tc>
          <w:tcPr>
            <w:tcW w:w="993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13</w:t>
            </w:r>
          </w:p>
        </w:tc>
      </w:tr>
      <w:tr w:rsidR="006415E1" w:rsidRPr="00631369" w:rsidTr="00BE28C4">
        <w:trPr>
          <w:cantSplit/>
          <w:trHeight w:val="407"/>
        </w:trPr>
        <w:tc>
          <w:tcPr>
            <w:tcW w:w="15843" w:type="dxa"/>
            <w:gridSpan w:val="13"/>
          </w:tcPr>
          <w:p w:rsidR="006415E1" w:rsidRPr="00370FD4" w:rsidRDefault="006415E1" w:rsidP="00AA619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rPr>
                <w:rStyle w:val="FontStyle20"/>
                <w:b/>
              </w:rPr>
            </w:pPr>
            <w:r w:rsidRPr="00370FD4">
              <w:rPr>
                <w:rStyle w:val="FontStyle20"/>
                <w:b/>
              </w:rPr>
              <w:t>Признание помещения жилым помещением.</w:t>
            </w:r>
          </w:p>
          <w:p w:rsidR="006415E1" w:rsidRPr="00370FD4" w:rsidRDefault="006415E1" w:rsidP="00AA619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ind w:left="33" w:firstLine="284"/>
              <w:rPr>
                <w:rStyle w:val="FontStyle20"/>
                <w:b/>
              </w:rPr>
            </w:pPr>
            <w:r w:rsidRPr="00370FD4">
              <w:rPr>
                <w:rStyle w:val="FontStyle20"/>
                <w:b/>
              </w:rPr>
              <w:t>Признание жилого помещения непригодным для проживания.</w:t>
            </w:r>
          </w:p>
          <w:p w:rsidR="006415E1" w:rsidRPr="00370FD4" w:rsidRDefault="006415E1" w:rsidP="00AA619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ind w:left="33" w:firstLine="284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6415E1" w:rsidRPr="00631369" w:rsidTr="002570D7">
        <w:trPr>
          <w:cantSplit/>
          <w:trHeight w:val="1975"/>
        </w:trPr>
        <w:tc>
          <w:tcPr>
            <w:tcW w:w="534" w:type="dxa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:rsidR="006415E1" w:rsidRPr="00370FD4" w:rsidRDefault="006415E1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</w:rPr>
            </w:pPr>
            <w:r w:rsidRPr="00370FD4">
              <w:rPr>
                <w:rStyle w:val="FontStyle20"/>
              </w:rPr>
              <w:t>Признание помещения жилым помещением.</w:t>
            </w:r>
          </w:p>
          <w:p w:rsidR="006415E1" w:rsidRPr="00370FD4" w:rsidRDefault="006415E1" w:rsidP="00BE28C4">
            <w:pPr>
              <w:pStyle w:val="Style2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6415E1" w:rsidRPr="00370FD4" w:rsidRDefault="006415E1" w:rsidP="006945BE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60 календарных 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1843" w:type="dxa"/>
            <w:vMerge w:val="restart"/>
            <w:vAlign w:val="center"/>
          </w:tcPr>
          <w:p w:rsidR="006415E1" w:rsidRPr="00370FD4" w:rsidRDefault="006415E1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370FD4">
              <w:rPr>
                <w:rStyle w:val="FontStyle23"/>
                <w:sz w:val="18"/>
                <w:szCs w:val="18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6415E1" w:rsidRPr="00370FD4" w:rsidRDefault="006415E1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Представление документов, содержащих неверные и (или) неполные сведения;</w:t>
            </w:r>
          </w:p>
          <w:p w:rsidR="006415E1" w:rsidRPr="00370FD4" w:rsidRDefault="006415E1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6415E1" w:rsidRPr="00370FD4" w:rsidRDefault="006415E1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>Не установлена личность заявителя</w:t>
            </w:r>
          </w:p>
        </w:tc>
        <w:tc>
          <w:tcPr>
            <w:tcW w:w="1418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75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Личное обращение в Администрацию, личное обращение в МФЦ, </w:t>
            </w:r>
          </w:p>
          <w:p w:rsidR="006415E1" w:rsidRPr="00370FD4" w:rsidRDefault="006415E1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почтовая связь</w:t>
            </w:r>
          </w:p>
        </w:tc>
        <w:tc>
          <w:tcPr>
            <w:tcW w:w="993" w:type="dxa"/>
            <w:vMerge w:val="restart"/>
            <w:vAlign w:val="center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Личное обращение в Администрацию, личное обращение в МФЦ, </w:t>
            </w:r>
          </w:p>
          <w:p w:rsidR="006415E1" w:rsidRPr="00370FD4" w:rsidRDefault="006415E1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почтовая связь</w:t>
            </w:r>
          </w:p>
        </w:tc>
      </w:tr>
      <w:tr w:rsidR="006415E1" w:rsidRPr="00631369" w:rsidTr="00377D89">
        <w:trPr>
          <w:cantSplit/>
          <w:trHeight w:val="2707"/>
        </w:trPr>
        <w:tc>
          <w:tcPr>
            <w:tcW w:w="534" w:type="dxa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</w:t>
            </w:r>
          </w:p>
        </w:tc>
        <w:tc>
          <w:tcPr>
            <w:tcW w:w="1984" w:type="dxa"/>
          </w:tcPr>
          <w:p w:rsidR="006415E1" w:rsidRPr="00370FD4" w:rsidRDefault="006415E1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</w:rPr>
            </w:pPr>
            <w:r w:rsidRPr="00370FD4">
              <w:rPr>
                <w:rStyle w:val="FontStyle20"/>
              </w:rPr>
              <w:t>Признание жилого помещения непригодным для проживания.</w:t>
            </w:r>
          </w:p>
          <w:p w:rsidR="006415E1" w:rsidRPr="00370FD4" w:rsidRDefault="006415E1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</w:rPr>
            </w:pPr>
          </w:p>
        </w:tc>
        <w:tc>
          <w:tcPr>
            <w:tcW w:w="1559" w:type="dxa"/>
            <w:gridSpan w:val="2"/>
            <w:vMerge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415E1" w:rsidRPr="00631369" w:rsidRDefault="006415E1" w:rsidP="00BE28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6415E1" w:rsidRPr="00631369" w:rsidTr="00377D89">
        <w:trPr>
          <w:cantSplit/>
          <w:trHeight w:val="1092"/>
        </w:trPr>
        <w:tc>
          <w:tcPr>
            <w:tcW w:w="534" w:type="dxa"/>
          </w:tcPr>
          <w:p w:rsidR="006415E1" w:rsidRPr="00370FD4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3.</w:t>
            </w:r>
          </w:p>
        </w:tc>
        <w:tc>
          <w:tcPr>
            <w:tcW w:w="1984" w:type="dxa"/>
          </w:tcPr>
          <w:p w:rsidR="006415E1" w:rsidRPr="00370FD4" w:rsidRDefault="006415E1" w:rsidP="00BE28C4">
            <w:pPr>
              <w:pStyle w:val="Style2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0"/>
              </w:rPr>
              <w:t>Признание многоквартирного дома аварийным и подлежащим сносу или реконструкции</w:t>
            </w:r>
            <w:r w:rsidRPr="00370FD4">
              <w:rPr>
                <w:sz w:val="18"/>
                <w:szCs w:val="18"/>
              </w:rPr>
              <w:t>.</w:t>
            </w:r>
          </w:p>
          <w:p w:rsidR="006415E1" w:rsidRPr="00370FD4" w:rsidRDefault="006415E1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</w:rPr>
            </w:pPr>
          </w:p>
        </w:tc>
        <w:tc>
          <w:tcPr>
            <w:tcW w:w="1559" w:type="dxa"/>
            <w:gridSpan w:val="2"/>
            <w:vMerge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415E1" w:rsidRPr="00631369" w:rsidRDefault="006415E1" w:rsidP="00BE28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6415E1" w:rsidRPr="00631369" w:rsidRDefault="006415E1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6415E1" w:rsidRPr="00BE28C4" w:rsidRDefault="006415E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6415E1" w:rsidRDefault="006415E1" w:rsidP="000335E1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6415E1" w:rsidRPr="00370FD4" w:rsidTr="00AA6190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Документ, подтверждающий правомочие заявителя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6415E1" w:rsidRPr="00370FD4" w:rsidTr="00AA6190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6415E1" w:rsidRPr="00370FD4" w:rsidTr="00AA6190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2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0"/>
                <w:b/>
              </w:rPr>
            </w:pPr>
            <w:r w:rsidRPr="00370FD4">
              <w:rPr>
                <w:rStyle w:val="FontStyle20"/>
                <w:b/>
              </w:rPr>
              <w:t>Признание помещения жилым помещением.</w:t>
            </w:r>
          </w:p>
          <w:p w:rsidR="006415E1" w:rsidRPr="00370FD4" w:rsidRDefault="006415E1" w:rsidP="00AA6190">
            <w:pPr>
              <w:pStyle w:val="Style2"/>
              <w:widowControl/>
              <w:numPr>
                <w:ilvl w:val="0"/>
                <w:numId w:val="13"/>
              </w:numPr>
              <w:spacing w:line="240" w:lineRule="auto"/>
              <w:ind w:left="33" w:firstLine="284"/>
              <w:rPr>
                <w:rStyle w:val="FontStyle20"/>
                <w:b/>
              </w:rPr>
            </w:pPr>
            <w:r w:rsidRPr="00370FD4">
              <w:rPr>
                <w:rStyle w:val="FontStyle20"/>
                <w:b/>
              </w:rPr>
              <w:t>Признание жилого помещения непригодным для проживания.</w:t>
            </w:r>
          </w:p>
          <w:p w:rsidR="006415E1" w:rsidRPr="00370FD4" w:rsidRDefault="006415E1" w:rsidP="002862BE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6415E1" w:rsidRPr="00370FD4" w:rsidTr="00AA6190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77D89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Заявителем является собственник</w:t>
            </w:r>
            <w:r w:rsidRPr="00370FD4">
              <w:rPr>
                <w:sz w:val="18"/>
                <w:szCs w:val="18"/>
              </w:rPr>
              <w:t xml:space="preserve"> или наниматель помещения, расположенного на территории муниципального образования</w:t>
            </w:r>
          </w:p>
          <w:p w:rsidR="006415E1" w:rsidRPr="00370FD4" w:rsidRDefault="006415E1" w:rsidP="00377D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3.</w:t>
            </w:r>
            <w:r w:rsidRPr="00370FD4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5. Д</w:t>
            </w:r>
            <w:r w:rsidRPr="00370FD4">
              <w:rPr>
                <w:sz w:val="18"/>
                <w:szCs w:val="18"/>
                <w:lang w:eastAsia="en-US"/>
              </w:rPr>
              <w:t>окумент, удостоверяющий личность иностранного гражданина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6. </w:t>
            </w:r>
            <w:r w:rsidRPr="00370FD4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</w:rPr>
              <w:t xml:space="preserve">7. Удостоверение личности военнослужащего </w:t>
            </w:r>
            <w:r w:rsidRPr="00370FD4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Документ, удостоверяющий личность заявителя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1.  Паспорт гражданина Российской Федерации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3.</w:t>
            </w:r>
            <w:r w:rsidRPr="00370FD4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>5. Д</w:t>
            </w:r>
            <w:r w:rsidRPr="00370FD4">
              <w:rPr>
                <w:sz w:val="18"/>
                <w:szCs w:val="18"/>
                <w:lang w:eastAsia="en-US"/>
              </w:rPr>
              <w:t>окумент, удостоверяющий личность иностранного гражданина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6. </w:t>
            </w:r>
            <w:r w:rsidRPr="00370FD4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</w:rPr>
              <w:t xml:space="preserve">7. Удостоверение личности военнослужащего </w:t>
            </w:r>
            <w:r w:rsidRPr="00370FD4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3. </w:t>
            </w:r>
            <w:r w:rsidRPr="00370FD4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370FD4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70FD4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6. 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370FD4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7. </w:t>
            </w:r>
            <w:r w:rsidRPr="00370FD4">
              <w:rPr>
                <w:sz w:val="18"/>
                <w:szCs w:val="18"/>
              </w:rPr>
              <w:t>Удостоверение личности военнослужащего</w:t>
            </w:r>
            <w:r w:rsidRPr="00370FD4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6415E1" w:rsidRPr="00370FD4" w:rsidRDefault="006415E1" w:rsidP="00AA6190">
            <w:pPr>
              <w:rPr>
                <w:sz w:val="18"/>
                <w:szCs w:val="18"/>
              </w:rPr>
            </w:pPr>
          </w:p>
          <w:p w:rsidR="006415E1" w:rsidRPr="00370FD4" w:rsidRDefault="006415E1" w:rsidP="00AA6190">
            <w:pPr>
              <w:rPr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3. </w:t>
            </w:r>
            <w:r w:rsidRPr="00370FD4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370FD4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70FD4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6. 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370FD4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415E1" w:rsidRPr="00370FD4" w:rsidRDefault="006415E1" w:rsidP="00AA61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7. </w:t>
            </w:r>
            <w:r w:rsidRPr="00370FD4">
              <w:rPr>
                <w:sz w:val="18"/>
                <w:szCs w:val="18"/>
              </w:rPr>
              <w:t>Удостоверение личности военнослужащего</w:t>
            </w:r>
            <w:r w:rsidRPr="00370FD4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Уполномоченный представитель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Нотариально удостоверенная доверенность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Доверенность должна содержать указание на дату ее совершения, быть</w:t>
            </w:r>
            <w:r w:rsidRPr="00370FD4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6415E1" w:rsidRPr="00370FD4" w:rsidRDefault="006415E1" w:rsidP="00AA619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370FD4" w:rsidRDefault="006415E1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370FD4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370FD4">
        <w:rPr>
          <w:rStyle w:val="FontStyle23"/>
          <w:sz w:val="20"/>
          <w:szCs w:val="20"/>
        </w:rPr>
        <w:t>«подуслуги»</w:t>
      </w:r>
    </w:p>
    <w:p w:rsidR="006415E1" w:rsidRPr="00370FD4" w:rsidRDefault="006415E1" w:rsidP="004D6E54">
      <w:pPr>
        <w:widowControl/>
        <w:rPr>
          <w:sz w:val="18"/>
          <w:szCs w:val="18"/>
        </w:rPr>
      </w:pPr>
    </w:p>
    <w:tbl>
      <w:tblPr>
        <w:tblW w:w="1530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1277"/>
        <w:gridCol w:w="3594"/>
        <w:gridCol w:w="1793"/>
        <w:gridCol w:w="2126"/>
        <w:gridCol w:w="3401"/>
        <w:gridCol w:w="1250"/>
        <w:gridCol w:w="1296"/>
      </w:tblGrid>
      <w:tr w:rsidR="006415E1" w:rsidRPr="00370FD4" w:rsidTr="0033454B">
        <w:trPr>
          <w:trHeight w:val="91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01E32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6415E1" w:rsidRPr="00370FD4" w:rsidTr="0033454B">
        <w:trPr>
          <w:trHeight w:val="21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6415E1" w:rsidRPr="00370FD4" w:rsidTr="00E67184">
        <w:trPr>
          <w:trHeight w:val="234"/>
        </w:trPr>
        <w:tc>
          <w:tcPr>
            <w:tcW w:w="153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2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помещения жилым помещением.</w:t>
            </w: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Заявление</w:t>
            </w:r>
          </w:p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Заявление о признании помещения жилым помещением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Оригинал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Приложение № 1 к настоящей технологической схеме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FE2CD6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 xml:space="preserve">Приложение </w:t>
            </w:r>
          </w:p>
          <w:p w:rsidR="006415E1" w:rsidRPr="00370FD4" w:rsidRDefault="006415E1" w:rsidP="00FE2CD6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>№ 2 к технологической схеме</w:t>
            </w:r>
          </w:p>
        </w:tc>
      </w:tr>
      <w:tr w:rsidR="006415E1" w:rsidRPr="00370FD4" w:rsidTr="0033454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2.Временное удостоверение личности гражданина Российской Федерации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3.</w:t>
            </w:r>
            <w:r w:rsidRPr="00370FD4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6.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</w:rPr>
              <w:t xml:space="preserve">7. Удостоверение личности военнослужащего </w:t>
            </w:r>
            <w:r w:rsidRPr="00370FD4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внутренней стороны документа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разворота бланка документа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</w:t>
            </w: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3. </w:t>
            </w:r>
            <w:r w:rsidRPr="00370FD4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370FD4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70FD4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6. 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370FD4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415E1" w:rsidRPr="00370FD4" w:rsidRDefault="006415E1" w:rsidP="002862BE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7. </w:t>
            </w:r>
            <w:r w:rsidRPr="00370FD4">
              <w:rPr>
                <w:sz w:val="18"/>
                <w:szCs w:val="18"/>
              </w:rPr>
              <w:t>Удостоверение личности военнослужащего</w:t>
            </w:r>
            <w:r w:rsidRPr="00370FD4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2862BE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33454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370FD4">
              <w:rPr>
                <w:sz w:val="18"/>
                <w:szCs w:val="18"/>
              </w:rPr>
              <w:t xml:space="preserve"> (с учетом положений ч.2. ст.185.1. Гражданского кодекса Российской Федерации), </w:t>
            </w:r>
            <w:r w:rsidRPr="00370FD4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370FD4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33454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4.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6415E1" w:rsidRPr="00370FD4" w:rsidRDefault="006415E1" w:rsidP="0033454B">
            <w:pPr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Доверенность  юридического лица</w:t>
            </w:r>
          </w:p>
          <w:p w:rsidR="006415E1" w:rsidRPr="00370FD4" w:rsidRDefault="006415E1" w:rsidP="0033454B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 или оригинал</w:t>
            </w:r>
          </w:p>
          <w:p w:rsidR="006415E1" w:rsidRPr="00370FD4" w:rsidRDefault="006415E1" w:rsidP="0033454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33454B">
            <w:pPr>
              <w:pStyle w:val="Style1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6415E1" w:rsidRPr="00370FD4" w:rsidRDefault="006415E1" w:rsidP="0033454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4D1F16">
        <w:trPr>
          <w:trHeight w:val="159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5.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1F16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6.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Правоустанавливающие документы на объект недвижимости</w:t>
            </w:r>
          </w:p>
          <w:p w:rsidR="006415E1" w:rsidRPr="00370FD4" w:rsidRDefault="006415E1" w:rsidP="0033454B">
            <w:pPr>
              <w:widowControl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1 </w:t>
            </w:r>
          </w:p>
          <w:p w:rsidR="006415E1" w:rsidRPr="00370FD4" w:rsidRDefault="006415E1" w:rsidP="004D1F16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Предъявляется: оригинал либо копия, заверенная в установленном законом порядке,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99640C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Предоставляется заявителем по желанию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Форма выписки утверждена приказом Минэкономразвития РФ </w:t>
            </w:r>
          </w:p>
          <w:p w:rsidR="006415E1" w:rsidRPr="00370FD4" w:rsidRDefault="006415E1" w:rsidP="0033454B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от 20.06.2016 № 378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  <w:highlight w:val="gree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  <w:highlight w:val="green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1 </w:t>
            </w:r>
          </w:p>
          <w:p w:rsidR="006415E1" w:rsidRPr="00370FD4" w:rsidRDefault="006415E1" w:rsidP="004D1F16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Предъявляется: оригинал либо копия, заверенная в установленном законом порядке,  изготавливается копия</w:t>
            </w:r>
          </w:p>
          <w:p w:rsidR="006415E1" w:rsidRPr="00370FD4" w:rsidRDefault="006415E1" w:rsidP="000578DE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4D1F16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Предоставляется в случае, если </w:t>
            </w:r>
            <w:r w:rsidRPr="00370FD4">
              <w:rPr>
                <w:sz w:val="18"/>
                <w:szCs w:val="18"/>
                <w:lang w:eastAsia="en-US"/>
              </w:rPr>
              <w:t xml:space="preserve"> право на объект недвижимости не зарегистрировано в Едином государственном реестре недвижимости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3454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4D1F16">
        <w:trPr>
          <w:trHeight w:val="248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7.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Технический план помещения.</w:t>
            </w:r>
          </w:p>
          <w:p w:rsidR="006415E1" w:rsidRPr="00370FD4" w:rsidRDefault="006415E1" w:rsidP="00E67184">
            <w:pPr>
              <w:widowControl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578DE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документ, предъявляется по желанию заявителя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ind w:left="-40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Форма утверждена Приказом Минэкономразвития России от 18.12.2015 № 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33454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8.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Проектная документация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Проект реконструкции нежилого помещения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AB2EF2">
        <w:trPr>
          <w:trHeight w:val="234"/>
        </w:trPr>
        <w:tc>
          <w:tcPr>
            <w:tcW w:w="153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2"/>
              <w:widowControl/>
              <w:numPr>
                <w:ilvl w:val="0"/>
                <w:numId w:val="15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жилого помещения непригодным для проживания.</w:t>
            </w: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Заявление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Заявление о признании жилого помещения непригодным для проживания и (или) многоквартирного дома аварийным и подлежащим сносу или реконструкции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Оригинал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Приложение № 1 к настоящей технологической схеме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FE2CD6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 xml:space="preserve">Приложение </w:t>
            </w:r>
          </w:p>
          <w:p w:rsidR="006415E1" w:rsidRPr="00370FD4" w:rsidRDefault="006415E1" w:rsidP="00FE2CD6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>№ 2 к технологической схеме</w:t>
            </w: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2.Временное удостоверение личности гражданина Российской Федерации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3.</w:t>
            </w:r>
            <w:r w:rsidRPr="00370FD4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6.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</w:rPr>
              <w:t xml:space="preserve">7. Удостоверение личности военнослужащего </w:t>
            </w:r>
            <w:r w:rsidRPr="00370FD4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внутренней стороны документа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разворота бланка документа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3. </w:t>
            </w:r>
            <w:r w:rsidRPr="00370FD4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370FD4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70FD4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6. 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370FD4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7. </w:t>
            </w:r>
            <w:r w:rsidRPr="00370FD4">
              <w:rPr>
                <w:sz w:val="18"/>
                <w:szCs w:val="18"/>
              </w:rPr>
              <w:t>Удостоверение личности военнослужащего</w:t>
            </w:r>
            <w:r w:rsidRPr="00370FD4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370FD4">
              <w:rPr>
                <w:sz w:val="18"/>
                <w:szCs w:val="18"/>
              </w:rPr>
              <w:t xml:space="preserve"> (с учетом положений ч.2. ст.185.1. Гражданского кодекса Российской Федерации), </w:t>
            </w:r>
            <w:r w:rsidRPr="00370FD4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370FD4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4.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6415E1" w:rsidRPr="00370FD4" w:rsidRDefault="006415E1" w:rsidP="00E67184">
            <w:pPr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Доверенность юридического лица</w:t>
            </w:r>
          </w:p>
          <w:p w:rsidR="006415E1" w:rsidRPr="00370FD4" w:rsidRDefault="006415E1" w:rsidP="00E67184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Предъявляется оригинал, изготавливается копия </w:t>
            </w:r>
          </w:p>
          <w:p w:rsidR="006415E1" w:rsidRPr="00370FD4" w:rsidRDefault="006415E1" w:rsidP="00E67184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6415E1" w:rsidRPr="00370FD4" w:rsidRDefault="006415E1" w:rsidP="00E6718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5.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6.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Правоустанавливающие документы на объект недвижимости</w:t>
            </w:r>
          </w:p>
          <w:p w:rsidR="006415E1" w:rsidRPr="00370FD4" w:rsidRDefault="006415E1" w:rsidP="00E67184">
            <w:pPr>
              <w:widowControl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1 </w:t>
            </w:r>
          </w:p>
          <w:p w:rsidR="006415E1" w:rsidRPr="00370FD4" w:rsidRDefault="006415E1" w:rsidP="004D1F16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Предъявляется: оригинал либо копия, заверенная в установленном законом порядке,  изготавливается копия</w:t>
            </w:r>
          </w:p>
          <w:p w:rsidR="006415E1" w:rsidRPr="00370FD4" w:rsidRDefault="006415E1" w:rsidP="000578DE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0578D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Предоставляется заявителем по желанию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Форма выписки утверждена приказом Минэкономразвития РФ 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от 20.06.2016 № 378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  <w:highlight w:val="gree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  <w:highlight w:val="green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1 </w:t>
            </w:r>
          </w:p>
          <w:p w:rsidR="006415E1" w:rsidRPr="00370FD4" w:rsidRDefault="006415E1" w:rsidP="004D1F16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Предъявляется: оригинал либо копия, заверенная в установленном законом порядке,  изготавливается копия</w:t>
            </w:r>
          </w:p>
          <w:p w:rsidR="006415E1" w:rsidRPr="00370FD4" w:rsidRDefault="006415E1" w:rsidP="000578DE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B00368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Предоставляется в случае, если </w:t>
            </w:r>
            <w:r w:rsidRPr="00370FD4">
              <w:rPr>
                <w:sz w:val="18"/>
                <w:szCs w:val="18"/>
                <w:lang w:eastAsia="en-US"/>
              </w:rPr>
              <w:t xml:space="preserve"> право на объект недвижимости не зарегистрировано в Едином государственном реестре недвижимости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33454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7.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73211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Обращения граждан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Заявления, письма, жалобы граждан на неудовлетворительные условия проживания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73211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73211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документ.Предоставляется по усмотрению заявителя.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8.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73211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Заключение 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Заключения (акты) соответствующих органов государственного надзора и контроля</w:t>
            </w: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024EDC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F1879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2F1879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73211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в случае, если является необходимым для принятия решения о признании жилого помещения соответствующим (не соответствующим) установленным требованиям.</w:t>
            </w:r>
          </w:p>
          <w:p w:rsidR="006415E1" w:rsidRPr="00370FD4" w:rsidRDefault="006415E1" w:rsidP="00B00368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</w:t>
            </w:r>
            <w:r w:rsidRPr="00370FD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0A57B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Заключение проектно-изыскательской организации по результатам обследования элементов ограждающих и несущих конструкций жилого помещения</w:t>
            </w:r>
          </w:p>
          <w:p w:rsidR="006415E1" w:rsidRPr="00370FD4" w:rsidRDefault="006415E1" w:rsidP="000A57B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0A57B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B00368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в случае, если является необходимым для принятия решения о признании жилого помещения соответствующим (не соответствующим) установленным требованиям.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1C08B5">
            <w:pPr>
              <w:widowControl/>
              <w:ind w:left="-40"/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A57B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  <w:p w:rsidR="006415E1" w:rsidRPr="00370FD4" w:rsidRDefault="006415E1" w:rsidP="000A57B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024EDC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0A57B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B6A7A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3B6A7A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1C08B5">
            <w:pPr>
              <w:widowControl/>
              <w:ind w:left="-40"/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33454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9.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pStyle w:val="Style1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Технический паспорт жилого помещения</w:t>
            </w:r>
          </w:p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B00368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Предоставляется заявителем по желанию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widowControl/>
              <w:ind w:left="-40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</w:rPr>
              <w:t xml:space="preserve">Форма утверждена </w:t>
            </w:r>
            <w:r w:rsidRPr="00370FD4">
              <w:rPr>
                <w:sz w:val="18"/>
                <w:szCs w:val="18"/>
                <w:lang w:eastAsia="en-US"/>
              </w:rPr>
              <w:t>приказом Министерства Российской Федерации 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E36D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BE28C4">
        <w:trPr>
          <w:trHeight w:val="404"/>
        </w:trPr>
        <w:tc>
          <w:tcPr>
            <w:tcW w:w="153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A6190">
            <w:pPr>
              <w:pStyle w:val="Style1"/>
              <w:widowControl/>
              <w:numPr>
                <w:ilvl w:val="0"/>
                <w:numId w:val="15"/>
              </w:numPr>
              <w:jc w:val="center"/>
              <w:rPr>
                <w:b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Заявление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Заявление о признании многоквартирного дома аварийным и подлежащим сносу или реконструкции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Оригинал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Приложение № 1 к настоящей технологической схеме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FE2CD6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 xml:space="preserve">Приложение </w:t>
            </w:r>
          </w:p>
          <w:p w:rsidR="006415E1" w:rsidRPr="00370FD4" w:rsidRDefault="006415E1" w:rsidP="00FE2CD6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>№ 2 к технологической схеме</w:t>
            </w: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2.Временное удостоверение личности гражданина Российской Федерации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3.</w:t>
            </w:r>
            <w:r w:rsidRPr="00370FD4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6.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</w:rPr>
              <w:t xml:space="preserve">7. Удостоверение личности военнослужащего </w:t>
            </w:r>
            <w:r w:rsidRPr="00370FD4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внутренней стороны документа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разворота бланка документа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3. </w:t>
            </w:r>
            <w:r w:rsidRPr="00370FD4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370FD4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370FD4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6. </w:t>
            </w:r>
            <w:r w:rsidRPr="00370FD4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370FD4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7. </w:t>
            </w:r>
            <w:r w:rsidRPr="00370FD4">
              <w:rPr>
                <w:sz w:val="18"/>
                <w:szCs w:val="18"/>
              </w:rPr>
              <w:t>Удостоверение личности военнослужащего</w:t>
            </w:r>
            <w:r w:rsidRPr="00370FD4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370FD4">
              <w:rPr>
                <w:sz w:val="18"/>
                <w:szCs w:val="18"/>
              </w:rPr>
              <w:t xml:space="preserve"> (с учетом положений ч.2. ст.185.1. Гражданского кодекса Российской Федерации), </w:t>
            </w:r>
            <w:r w:rsidRPr="00370FD4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370FD4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4.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6415E1" w:rsidRPr="00370FD4" w:rsidRDefault="006415E1" w:rsidP="00E67184">
            <w:pPr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Доверенность от юридического лица</w:t>
            </w:r>
          </w:p>
          <w:p w:rsidR="006415E1" w:rsidRPr="00370FD4" w:rsidRDefault="006415E1" w:rsidP="00E67184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 или оригинал</w:t>
            </w:r>
          </w:p>
          <w:p w:rsidR="006415E1" w:rsidRPr="00370FD4" w:rsidRDefault="006415E1" w:rsidP="00E67184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6415E1" w:rsidRPr="00370FD4" w:rsidRDefault="006415E1" w:rsidP="00E6718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5.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6.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Правоустанавливающие документы на объект недвижимости</w:t>
            </w:r>
          </w:p>
          <w:p w:rsidR="006415E1" w:rsidRPr="00370FD4" w:rsidRDefault="006415E1" w:rsidP="00E67184">
            <w:pPr>
              <w:widowControl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1 </w:t>
            </w:r>
          </w:p>
          <w:p w:rsidR="006415E1" w:rsidRPr="00370FD4" w:rsidRDefault="006415E1" w:rsidP="00B00368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Предъявляется: оригинал либо копия, заверенная в установленном законом порядке, 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2525A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Предоставляется заявителем по желанию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Форма выписки утверждена приказом Минэкономразвития РФ 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от 20.06.2016 № 378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  <w:highlight w:val="gree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  <w:highlight w:val="green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1 </w:t>
            </w:r>
          </w:p>
          <w:p w:rsidR="006415E1" w:rsidRPr="00370FD4" w:rsidRDefault="006415E1" w:rsidP="004D1F16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Предъявляется: оригинал либо копия, заверенная в установленном законом порядке,  изготавливается копия</w:t>
            </w:r>
          </w:p>
          <w:p w:rsidR="006415E1" w:rsidRPr="00370FD4" w:rsidRDefault="006415E1" w:rsidP="002525AE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</w:t>
            </w:r>
          </w:p>
          <w:p w:rsidR="006415E1" w:rsidRPr="00370FD4" w:rsidRDefault="006415E1" w:rsidP="00B00368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Предоставляется в случае, если </w:t>
            </w:r>
            <w:r w:rsidRPr="00370FD4">
              <w:rPr>
                <w:sz w:val="18"/>
                <w:szCs w:val="18"/>
                <w:lang w:eastAsia="en-US"/>
              </w:rPr>
              <w:t xml:space="preserve"> право на объект недвижимости не зарегистрировано в Едином государственном реестре недвижимости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33454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8C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7.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2AD7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Заключение специализированной организации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C96F38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заключение специализированной организации, проводившей обследование многоквартирного дома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8C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B00368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8C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Обязательный документ.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8C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8C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8C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415E1" w:rsidRPr="00370FD4" w:rsidTr="00E67184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8.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Обращения граждан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Заявления, письма, жалобы граждан на неудовлетворительные условия проживания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  <w:p w:rsidR="006415E1" w:rsidRPr="00370FD4" w:rsidRDefault="006415E1" w:rsidP="00B00368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Необязательный документ. Предоставляется по усмотрению заявителя.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6415E1" w:rsidRDefault="006415E1" w:rsidP="002862BE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415E1" w:rsidRDefault="006415E1" w:rsidP="002862BE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6415E1" w:rsidRPr="0091352F" w:rsidRDefault="006415E1" w:rsidP="002862BE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6415E1" w:rsidRPr="0091352F" w:rsidRDefault="006415E1" w:rsidP="002862BE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6415E1" w:rsidRPr="00631369" w:rsidTr="00E67184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в адрес, которого(ой) направляется межведомст</w:t>
            </w:r>
            <w:r w:rsidRPr="00370FD4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370FD4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370FD4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Срок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6415E1" w:rsidRPr="00631369" w:rsidTr="00E67184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6415E1" w:rsidRPr="00631369" w:rsidTr="00E67184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2"/>
              <w:widowControl/>
              <w:numPr>
                <w:ilvl w:val="0"/>
                <w:numId w:val="18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помещения жилым помещением.</w:t>
            </w:r>
          </w:p>
        </w:tc>
      </w:tr>
      <w:tr w:rsidR="006415E1" w:rsidRPr="00631369" w:rsidTr="00E67184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</w:tr>
      <w:tr w:rsidR="006415E1" w:rsidRPr="00631369" w:rsidTr="00E67184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2"/>
              <w:widowControl/>
              <w:numPr>
                <w:ilvl w:val="0"/>
                <w:numId w:val="1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жилого помещения непригодным для проживания.</w:t>
            </w:r>
          </w:p>
        </w:tc>
      </w:tr>
      <w:tr w:rsidR="006415E1" w:rsidRPr="00631369" w:rsidTr="00E67184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-</w:t>
            </w:r>
          </w:p>
        </w:tc>
      </w:tr>
      <w:tr w:rsidR="006415E1" w:rsidRPr="00631369" w:rsidTr="00E67184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2862BE">
            <w:pPr>
              <w:pStyle w:val="Style1"/>
              <w:widowControl/>
              <w:numPr>
                <w:ilvl w:val="0"/>
                <w:numId w:val="18"/>
              </w:numPr>
              <w:jc w:val="center"/>
              <w:rPr>
                <w:b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6415E1" w:rsidRPr="00631369" w:rsidTr="00E67184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i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6415E1" w:rsidRDefault="006415E1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415E1" w:rsidRPr="00BE28C4" w:rsidRDefault="006415E1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t>Раздел 6. Результат «подуслуги»</w:t>
      </w:r>
    </w:p>
    <w:p w:rsidR="006415E1" w:rsidRPr="00BE28C4" w:rsidRDefault="006415E1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6"/>
        <w:gridCol w:w="1392"/>
        <w:gridCol w:w="2977"/>
        <w:gridCol w:w="1559"/>
        <w:gridCol w:w="142"/>
        <w:gridCol w:w="1134"/>
        <w:gridCol w:w="1275"/>
        <w:gridCol w:w="3544"/>
        <w:gridCol w:w="1134"/>
        <w:gridCol w:w="1306"/>
      </w:tblGrid>
      <w:tr w:rsidR="006415E1" w:rsidRPr="00631369" w:rsidTr="00E77BE2">
        <w:trPr>
          <w:trHeight w:val="499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Документ/ документы, являющийся(иеся) результатом «подуслуги»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являющегося (ихс я) результатом «подуслуги»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являющегося(ихся) результатом «подуслуги»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Способы получения результата «подуслуги»</w:t>
            </w:r>
          </w:p>
        </w:tc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«подуслуги»</w:t>
            </w:r>
          </w:p>
        </w:tc>
      </w:tr>
      <w:tr w:rsidR="006415E1" w:rsidRPr="00631369" w:rsidTr="00E77BE2">
        <w:trPr>
          <w:trHeight w:val="150"/>
        </w:trPr>
        <w:tc>
          <w:tcPr>
            <w:tcW w:w="59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6415E1" w:rsidRPr="00370FD4" w:rsidRDefault="006415E1" w:rsidP="004D6E54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55746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55746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6415E1" w:rsidRPr="00631369" w:rsidTr="00E77BE2">
        <w:trPr>
          <w:trHeight w:val="17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6415E1" w:rsidRPr="00631369" w:rsidTr="00A01E32">
        <w:trPr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B145D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помещения жилым помещением.</w:t>
            </w:r>
          </w:p>
        </w:tc>
      </w:tr>
      <w:tr w:rsidR="006415E1" w:rsidRPr="00631369" w:rsidTr="00E67184">
        <w:trPr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rStyle w:val="gwt-inlinehtml"/>
                <w:sz w:val="18"/>
                <w:szCs w:val="18"/>
              </w:rPr>
              <w:t xml:space="preserve">Правовой акт Администрации </w:t>
            </w:r>
            <w:r w:rsidRPr="00370FD4">
              <w:rPr>
                <w:sz w:val="18"/>
                <w:szCs w:val="18"/>
                <w:lang w:eastAsia="en-US"/>
              </w:rPr>
              <w:t>о признании помещения жилым помещением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утвержденном бланке, подписывается Главой Администрации, заверяется печатью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E67184">
        <w:trPr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widowControl/>
              <w:jc w:val="both"/>
              <w:rPr>
                <w:rStyle w:val="gwt-inlinehtml"/>
                <w:sz w:val="18"/>
                <w:szCs w:val="18"/>
              </w:rPr>
            </w:pPr>
            <w:r w:rsidRPr="00370FD4">
              <w:rPr>
                <w:rStyle w:val="gwt-inlinehtml"/>
                <w:sz w:val="18"/>
                <w:szCs w:val="18"/>
              </w:rPr>
              <w:t>Заключение</w:t>
            </w:r>
            <w:r w:rsidRPr="00370FD4">
              <w:rPr>
                <w:sz w:val="18"/>
                <w:szCs w:val="18"/>
                <w:lang w:eastAsia="en-US"/>
              </w:rPr>
              <w:t xml:space="preserve">межведомственной комиссии </w:t>
            </w:r>
            <w:r w:rsidRPr="00370FD4">
              <w:rPr>
                <w:rStyle w:val="gwt-inlinehtml"/>
                <w:sz w:val="18"/>
                <w:szCs w:val="18"/>
              </w:rPr>
              <w:t xml:space="preserve"> о </w:t>
            </w:r>
            <w:r w:rsidRPr="00370FD4">
              <w:rPr>
                <w:sz w:val="18"/>
                <w:szCs w:val="18"/>
                <w:lang w:eastAsia="en-US"/>
              </w:rPr>
              <w:t xml:space="preserve"> соответствии помещения требованиям, предъявляемым к жилому помещению, и его пригодности для проживания;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бланке, форма которого установлена постановлением Правительства Российской Федерации от 28.01.2006 N 47,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E67184">
        <w:trPr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  <w:highlight w:val="red"/>
              </w:rPr>
            </w:pPr>
            <w:r w:rsidRPr="00370FD4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rStyle w:val="gwt-inlinehtml"/>
                <w:sz w:val="18"/>
                <w:szCs w:val="18"/>
              </w:rPr>
            </w:pPr>
            <w:r w:rsidRPr="00370FD4">
              <w:rPr>
                <w:rStyle w:val="gwt-inlinehtml"/>
                <w:sz w:val="18"/>
                <w:szCs w:val="18"/>
              </w:rPr>
              <w:t>Уведомление об отказе в предоставлении услуги.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утвержденном бланке в установленном порядке,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  <w:highlight w:val="red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  <w:highlight w:val="red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0E4424">
        <w:trPr>
          <w:trHeight w:val="29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B145D">
            <w:pPr>
              <w:pStyle w:val="Style1"/>
              <w:widowControl/>
              <w:numPr>
                <w:ilvl w:val="0"/>
                <w:numId w:val="21"/>
              </w:numPr>
              <w:jc w:val="center"/>
              <w:rPr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жилого помещения непригодным для проживания.</w:t>
            </w:r>
          </w:p>
        </w:tc>
      </w:tr>
      <w:tr w:rsidR="006415E1" w:rsidRPr="00631369" w:rsidTr="00A22F42">
        <w:trPr>
          <w:trHeight w:val="1949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95675">
            <w:pPr>
              <w:widowControl/>
              <w:jc w:val="both"/>
              <w:rPr>
                <w:rStyle w:val="gwt-inlinehtml"/>
                <w:sz w:val="18"/>
                <w:szCs w:val="18"/>
              </w:rPr>
            </w:pPr>
            <w:r w:rsidRPr="00370FD4">
              <w:rPr>
                <w:rStyle w:val="gwt-inlinehtml"/>
                <w:sz w:val="18"/>
                <w:szCs w:val="18"/>
              </w:rPr>
              <w:t>Правовой акт Администрации</w:t>
            </w:r>
            <w:r w:rsidRPr="00370FD4">
              <w:rPr>
                <w:sz w:val="18"/>
                <w:szCs w:val="18"/>
                <w:lang w:eastAsia="en-US"/>
              </w:rPr>
              <w:t>о признании жилого помещения пригодным для проживания граждан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утвержденном бланке, подписывается Главой Администрации, заверяется печатью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E77BE2">
        <w:trPr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7E27DA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gwt-inlinehtml"/>
                <w:sz w:val="18"/>
                <w:szCs w:val="18"/>
              </w:rPr>
              <w:t xml:space="preserve">Заключение </w:t>
            </w:r>
            <w:r w:rsidRPr="00370FD4">
              <w:rPr>
                <w:sz w:val="18"/>
                <w:szCs w:val="18"/>
                <w:lang w:eastAsia="en-US"/>
              </w:rPr>
              <w:t>межведомственной комиссии:</w:t>
            </w:r>
          </w:p>
          <w:p w:rsidR="006415E1" w:rsidRPr="00370FD4" w:rsidRDefault="006415E1" w:rsidP="007E27DA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требованиями;</w:t>
            </w:r>
          </w:p>
          <w:p w:rsidR="006415E1" w:rsidRPr="00370FD4" w:rsidRDefault="006415E1" w:rsidP="00E558D1">
            <w:pPr>
              <w:widowControl/>
              <w:spacing w:before="180"/>
              <w:ind w:firstLine="540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о выявлении оснований для признания помещения непригодным для проживания</w:t>
            </w:r>
          </w:p>
          <w:p w:rsidR="006415E1" w:rsidRPr="00370FD4" w:rsidRDefault="006415E1" w:rsidP="004D6E54">
            <w:pPr>
              <w:pStyle w:val="Style1"/>
              <w:widowControl/>
              <w:rPr>
                <w:rStyle w:val="gwt-inlinehtm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7E27DA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бланке, форма которого установлена постановлением Правительства Российской Федерации от 28.01.2006 N 47,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E77BE2">
        <w:trPr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rStyle w:val="gwt-inlinehtml"/>
                <w:sz w:val="18"/>
                <w:szCs w:val="18"/>
              </w:rPr>
            </w:pPr>
            <w:r w:rsidRPr="00370FD4">
              <w:rPr>
                <w:rStyle w:val="gwt-inlinehtml"/>
                <w:sz w:val="18"/>
                <w:szCs w:val="18"/>
              </w:rPr>
              <w:t>Уведомление об отказе в предоставлении услуги.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7E27DA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утвержденном бланке в установленном порядке,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A01E32">
        <w:trPr>
          <w:trHeight w:val="171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B145D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0"/>
                <w:b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6415E1" w:rsidRPr="00631369" w:rsidTr="00C95F3F">
        <w:trPr>
          <w:trHeight w:val="28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278">
            <w:pPr>
              <w:widowControl/>
              <w:ind w:firstLine="540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rStyle w:val="gwt-inlinehtml"/>
                <w:sz w:val="18"/>
                <w:szCs w:val="18"/>
              </w:rPr>
              <w:t>Правовой акт Администрации</w:t>
            </w:r>
            <w:r w:rsidRPr="00370FD4">
              <w:rPr>
                <w:sz w:val="18"/>
                <w:szCs w:val="18"/>
                <w:lang w:eastAsia="en-US"/>
              </w:rPr>
              <w:t>о признании многоквартирного дома аварийным и подлежащим сносу или реконструкции</w:t>
            </w:r>
          </w:p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6852C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Оформляется на утвержденном бланке, подписывается Главой Администрации, заверяется  печатью Администрации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C95F3F">
        <w:trPr>
          <w:trHeight w:val="28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BE2278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</w:rPr>
              <w:t>З</w:t>
            </w:r>
            <w:r w:rsidRPr="00370FD4">
              <w:rPr>
                <w:sz w:val="18"/>
                <w:szCs w:val="18"/>
                <w:lang w:eastAsia="en-US"/>
              </w:rPr>
              <w:t>аключение межведомственной комиссии:</w:t>
            </w:r>
          </w:p>
          <w:p w:rsidR="006415E1" w:rsidRPr="00370FD4" w:rsidRDefault="006415E1" w:rsidP="00BE2278">
            <w:pPr>
              <w:widowControl/>
              <w:ind w:firstLine="540"/>
              <w:jc w:val="both"/>
              <w:rPr>
                <w:sz w:val="18"/>
                <w:szCs w:val="18"/>
                <w:lang w:eastAsia="en-US"/>
              </w:rPr>
            </w:pPr>
            <w:r w:rsidRPr="00370FD4">
              <w:rPr>
                <w:sz w:val="18"/>
                <w:szCs w:val="18"/>
                <w:lang w:eastAsia="en-US"/>
              </w:rPr>
              <w:t>:о выявлении оснований для признания многоквартирного дома аварийным и подлежащим реконструкции;</w:t>
            </w:r>
          </w:p>
          <w:p w:rsidR="006415E1" w:rsidRPr="00370FD4" w:rsidRDefault="006415E1" w:rsidP="00E95675">
            <w:pPr>
              <w:widowControl/>
              <w:spacing w:before="200"/>
              <w:ind w:firstLine="540"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  <w:lang w:eastAsia="en-US"/>
              </w:rPr>
              <w:t>о выявлении оснований для признания многоквартирного дома аварийным и подлежащим сносу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95675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бланке, форма которого установлена постановлением Правительства Российской Федерации от 28.01.2006 N 47, подписывается уполномоченным лицом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D40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 муниципального образования,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  <w:tr w:rsidR="006415E1" w:rsidRPr="00631369" w:rsidTr="00C95F3F">
        <w:trPr>
          <w:trHeight w:val="28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Уведомление об отказе в предоставлении услуги.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6852CD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Оформляется на утвержденном бланке в установленном порядке, подписывается уполномоченным лицом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2F42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30 календарных дней</w:t>
            </w:r>
          </w:p>
        </w:tc>
      </w:tr>
    </w:tbl>
    <w:p w:rsidR="006415E1" w:rsidRDefault="006415E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6415E1" w:rsidRPr="00370FD4" w:rsidRDefault="006415E1" w:rsidP="00C70784">
      <w:pPr>
        <w:widowControl/>
        <w:autoSpaceDE/>
        <w:autoSpaceDN/>
        <w:adjustRightInd/>
        <w:spacing w:after="200" w:line="276" w:lineRule="auto"/>
        <w:jc w:val="center"/>
        <w:rPr>
          <w:sz w:val="20"/>
          <w:szCs w:val="20"/>
        </w:rPr>
      </w:pPr>
      <w:r w:rsidRPr="00370FD4">
        <w:rPr>
          <w:sz w:val="20"/>
          <w:szCs w:val="20"/>
        </w:rPr>
        <w:t>Раздел 7. «Технологические процессы предоставления «подуслуги»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206"/>
        <w:gridCol w:w="2741"/>
        <w:gridCol w:w="2458"/>
        <w:gridCol w:w="1746"/>
        <w:gridCol w:w="3150"/>
        <w:gridCol w:w="2469"/>
      </w:tblGrid>
      <w:tr w:rsidR="006415E1" w:rsidRPr="00631369" w:rsidTr="004D6D40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№ п/п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6415E1" w:rsidRPr="00631369" w:rsidTr="004D6D40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4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5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7</w:t>
            </w:r>
          </w:p>
        </w:tc>
      </w:tr>
      <w:tr w:rsidR="006415E1" w:rsidRPr="00631369" w:rsidTr="004D6D40">
        <w:trPr>
          <w:trHeight w:val="318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15E1" w:rsidRPr="00370FD4" w:rsidRDefault="006415E1" w:rsidP="00370FD4">
            <w:pPr>
              <w:pStyle w:val="Style2"/>
              <w:widowControl/>
              <w:numPr>
                <w:ilvl w:val="0"/>
                <w:numId w:val="22"/>
              </w:numPr>
              <w:spacing w:line="240" w:lineRule="auto"/>
              <w:rPr>
                <w:rStyle w:val="FontStyle20"/>
                <w:b/>
              </w:rPr>
            </w:pPr>
            <w:r w:rsidRPr="00370FD4">
              <w:rPr>
                <w:rStyle w:val="FontStyle20"/>
                <w:b/>
              </w:rPr>
              <w:t>Признание помещения жилым помещением.</w:t>
            </w:r>
            <w:r>
              <w:rPr>
                <w:rStyle w:val="FontStyle20"/>
                <w:b/>
              </w:rPr>
              <w:t xml:space="preserve"> 2. </w:t>
            </w:r>
            <w:r w:rsidRPr="00370FD4">
              <w:rPr>
                <w:rStyle w:val="FontStyle20"/>
                <w:b/>
              </w:rPr>
              <w:t>Признание жилого помещения непригодным для проживания.</w:t>
            </w:r>
          </w:p>
          <w:p w:rsidR="006415E1" w:rsidRPr="00370FD4" w:rsidRDefault="006415E1" w:rsidP="00370FD4">
            <w:pPr>
              <w:pStyle w:val="Style9"/>
              <w:widowControl/>
              <w:ind w:left="360"/>
              <w:rPr>
                <w:b/>
                <w:sz w:val="18"/>
                <w:szCs w:val="18"/>
              </w:rPr>
            </w:pPr>
            <w:r>
              <w:rPr>
                <w:rStyle w:val="FontStyle20"/>
                <w:b/>
              </w:rPr>
              <w:t xml:space="preserve">                                                                               3.</w:t>
            </w:r>
            <w:r w:rsidRPr="00370FD4">
              <w:rPr>
                <w:rStyle w:val="FontStyle20"/>
                <w:b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6415E1" w:rsidRPr="00631369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15 мин.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                   -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Расписка в приеме документов-</w:t>
            </w:r>
          </w:p>
        </w:tc>
      </w:tr>
      <w:tr w:rsidR="006415E1" w:rsidRPr="00631369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Организация курьерской службы МФЦ</w:t>
            </w: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Реестр передачи дел</w:t>
            </w: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Опись документов</w:t>
            </w: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</w:tr>
      <w:tr w:rsidR="006415E1" w:rsidRPr="00631369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9F65D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9F65D4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370FD4">
              <w:rPr>
                <w:i/>
                <w:sz w:val="18"/>
                <w:szCs w:val="18"/>
              </w:rPr>
              <w:t>Данный раздел заполняется в соответствии с разделом административного регламента «административные процедуры»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9F65D4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</w:tr>
      <w:tr w:rsidR="006415E1" w:rsidRPr="00631369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9F65D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 xml:space="preserve">Уведомление Администрацией МФЦ о готовности результата услуги 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9F65D4">
            <w:pPr>
              <w:pStyle w:val="Style1"/>
              <w:widowControl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Администрация уведомляет МФЦ о готовности результата услуги в соответствии с порядком, установленным в соглашении о взаимодействии между Администрацией и МФЦ, в случае, если заявитель выбрал место получения результата услуги – МФЦ</w:t>
            </w:r>
          </w:p>
          <w:p w:rsidR="006415E1" w:rsidRPr="00370FD4" w:rsidRDefault="006415E1" w:rsidP="009F65D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9F65D4">
            <w:pPr>
              <w:widowControl/>
              <w:jc w:val="both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течение 5 календарных дней после подготовки результата оказания услуги.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</w:tr>
      <w:tr w:rsidR="006415E1" w:rsidRPr="00631369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Получение МФЦ подготовленного  Администрацией результата услуги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B145D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На следующий рабочий день после уведомления  Администрацией МФЦ о готовности результата услуги</w:t>
            </w:r>
            <w:bookmarkStart w:id="0" w:name="_GoBack"/>
            <w:bookmarkEnd w:id="0"/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Сотрудник МФЦ, ответственный за прием и передачу документов в МФЦ</w:t>
            </w: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Организация курьерской службы МФЦ</w:t>
            </w:r>
          </w:p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Реестр передачи дел</w:t>
            </w:r>
          </w:p>
        </w:tc>
      </w:tr>
      <w:tr w:rsidR="006415E1" w:rsidRPr="00631369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A20DBA">
            <w:pPr>
              <w:pStyle w:val="Style9"/>
              <w:rPr>
                <w:sz w:val="18"/>
                <w:szCs w:val="18"/>
              </w:rPr>
            </w:pPr>
            <w:r w:rsidRPr="00370FD4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6415E1" w:rsidRDefault="006415E1" w:rsidP="0055746D">
      <w:pPr>
        <w:pStyle w:val="Style9"/>
        <w:widowControl/>
        <w:jc w:val="both"/>
        <w:rPr>
          <w:rFonts w:ascii="Arial" w:hAnsi="Arial" w:cs="Arial"/>
          <w:spacing w:val="20"/>
          <w:sz w:val="12"/>
          <w:szCs w:val="12"/>
        </w:rPr>
      </w:pPr>
    </w:p>
    <w:p w:rsidR="006415E1" w:rsidRPr="006C12C2" w:rsidRDefault="006415E1" w:rsidP="002570D7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6415E1" w:rsidRPr="0091352F" w:rsidRDefault="006415E1" w:rsidP="002570D7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6415E1" w:rsidRPr="0091352F" w:rsidRDefault="006415E1" w:rsidP="002570D7">
      <w:pPr>
        <w:widowControl/>
        <w:rPr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6415E1" w:rsidRPr="00370FD4" w:rsidTr="00E67184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Pr="00370FD4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370FD4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370FD4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370FD4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370FD4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370FD4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370FD4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370FD4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370FD4">
              <w:rPr>
                <w:rStyle w:val="FontStyle23"/>
                <w:sz w:val="18"/>
                <w:szCs w:val="18"/>
              </w:rPr>
              <w:t>«подуслуги»</w:t>
            </w:r>
          </w:p>
        </w:tc>
      </w:tr>
      <w:tr w:rsidR="006415E1" w:rsidRPr="00370FD4" w:rsidTr="00E67184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370FD4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E6718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370FD4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6415E1" w:rsidRPr="00370FD4" w:rsidTr="00E67184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370FD4">
            <w:pPr>
              <w:pStyle w:val="Style2"/>
              <w:widowControl/>
              <w:numPr>
                <w:ilvl w:val="0"/>
                <w:numId w:val="23"/>
              </w:numPr>
              <w:spacing w:line="240" w:lineRule="auto"/>
              <w:rPr>
                <w:rStyle w:val="FontStyle20"/>
                <w:b/>
              </w:rPr>
            </w:pPr>
            <w:r w:rsidRPr="00370FD4">
              <w:rPr>
                <w:rStyle w:val="FontStyle20"/>
                <w:b/>
              </w:rPr>
              <w:t>Признание помещения жилым помещением.</w:t>
            </w:r>
            <w:r>
              <w:rPr>
                <w:rStyle w:val="FontStyle20"/>
                <w:b/>
              </w:rPr>
              <w:t xml:space="preserve"> 2. </w:t>
            </w:r>
            <w:r w:rsidRPr="00370FD4">
              <w:rPr>
                <w:rStyle w:val="FontStyle20"/>
                <w:b/>
              </w:rPr>
              <w:t>Признание жилого помещения непригодным для проживания.</w:t>
            </w:r>
          </w:p>
          <w:p w:rsidR="006415E1" w:rsidRPr="00370FD4" w:rsidRDefault="006415E1" w:rsidP="00370FD4">
            <w:pPr>
              <w:pStyle w:val="Style11"/>
              <w:widowControl/>
              <w:spacing w:line="240" w:lineRule="auto"/>
              <w:ind w:left="360"/>
              <w:jc w:val="left"/>
              <w:rPr>
                <w:rStyle w:val="FontStyle23"/>
                <w:b/>
                <w:sz w:val="18"/>
                <w:szCs w:val="18"/>
              </w:rPr>
            </w:pPr>
            <w:r>
              <w:rPr>
                <w:rStyle w:val="FontStyle20"/>
                <w:b/>
              </w:rPr>
              <w:t xml:space="preserve">                                                                                3.</w:t>
            </w:r>
            <w:r w:rsidRPr="00370FD4">
              <w:rPr>
                <w:rStyle w:val="FontStyle20"/>
                <w:b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6415E1" w:rsidRPr="00370FD4" w:rsidTr="00E67184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hyperlink r:id="rId7" w:history="1">
              <w:r w:rsidRPr="00370FD4">
                <w:rPr>
                  <w:rStyle w:val="Hyperlink"/>
                  <w:i/>
                  <w:color w:val="auto"/>
                  <w:sz w:val="18"/>
                  <w:szCs w:val="18"/>
                  <w:u w:val="none"/>
                </w:rPr>
                <w:t>https://uslugi.karelia.ru/rpeu/</w:t>
              </w:r>
            </w:hyperlink>
            <w:r w:rsidRPr="00370FD4">
              <w:rPr>
                <w:rStyle w:val="FontStyle23"/>
                <w:i/>
                <w:sz w:val="18"/>
                <w:szCs w:val="18"/>
              </w:rPr>
              <w:t>;</w:t>
            </w:r>
          </w:p>
          <w:p w:rsidR="006415E1" w:rsidRPr="00370FD4" w:rsidRDefault="006415E1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hyperlink r:id="rId8" w:history="1">
              <w:r w:rsidRPr="00370FD4">
                <w:rPr>
                  <w:rStyle w:val="Hyperlink"/>
                  <w:i/>
                  <w:color w:val="auto"/>
                  <w:sz w:val="18"/>
                  <w:szCs w:val="18"/>
                  <w:u w:val="none"/>
                </w:rPr>
                <w:t>https://www.gosuslugi.ru/structure/1000100010000002387</w:t>
              </w:r>
            </w:hyperlink>
            <w:r w:rsidRPr="00370FD4">
              <w:rPr>
                <w:rStyle w:val="FontStyle23"/>
                <w:i/>
                <w:sz w:val="18"/>
                <w:szCs w:val="18"/>
              </w:rPr>
              <w:t>;</w:t>
            </w:r>
          </w:p>
          <w:p w:rsidR="006415E1" w:rsidRPr="00370FD4" w:rsidRDefault="006415E1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370FD4">
              <w:rPr>
                <w:rStyle w:val="FontStyle23"/>
                <w:i/>
                <w:sz w:val="18"/>
                <w:szCs w:val="18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370FD4">
              <w:rPr>
                <w:rStyle w:val="FontStyle23"/>
                <w:i/>
                <w:sz w:val="18"/>
                <w:szCs w:val="18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370FD4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rPr>
                <w:sz w:val="18"/>
                <w:szCs w:val="18"/>
              </w:rPr>
            </w:pPr>
            <w:r w:rsidRPr="00370FD4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rPr>
                <w:sz w:val="18"/>
                <w:szCs w:val="18"/>
              </w:rPr>
            </w:pPr>
            <w:r w:rsidRPr="00370FD4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rPr>
                <w:sz w:val="18"/>
                <w:szCs w:val="18"/>
              </w:rPr>
            </w:pPr>
            <w:r w:rsidRPr="00370FD4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5E1" w:rsidRPr="00370FD4" w:rsidRDefault="006415E1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370FD4">
              <w:rPr>
                <w:rStyle w:val="FontStyle23"/>
                <w:i/>
                <w:sz w:val="18"/>
                <w:szCs w:val="18"/>
              </w:rPr>
              <w:t>http://louhiadm.ru/obratnaya_svyaz.html</w:t>
            </w:r>
          </w:p>
        </w:tc>
      </w:tr>
    </w:tbl>
    <w:p w:rsidR="006415E1" w:rsidRDefault="006415E1" w:rsidP="00F84149">
      <w:pPr>
        <w:tabs>
          <w:tab w:val="left" w:pos="993"/>
        </w:tabs>
        <w:sectPr w:rsidR="006415E1" w:rsidSect="00EA2AD1">
          <w:headerReference w:type="default" r:id="rId9"/>
          <w:pgSz w:w="16839" w:h="11907" w:orient="landscape" w:code="9"/>
          <w:pgMar w:top="993" w:right="567" w:bottom="567" w:left="567" w:header="720" w:footer="720" w:gutter="0"/>
          <w:cols w:space="60"/>
          <w:noEndnote/>
          <w:docGrid w:linePitch="326"/>
        </w:sectPr>
      </w:pPr>
    </w:p>
    <w:tbl>
      <w:tblPr>
        <w:tblW w:w="5528" w:type="dxa"/>
        <w:tblInd w:w="5263" w:type="dxa"/>
        <w:tblLook w:val="00A0"/>
      </w:tblPr>
      <w:tblGrid>
        <w:gridCol w:w="5528"/>
      </w:tblGrid>
      <w:tr w:rsidR="006415E1" w:rsidRPr="00631369" w:rsidTr="00631369">
        <w:tc>
          <w:tcPr>
            <w:tcW w:w="5528" w:type="dxa"/>
            <w:tcBorders>
              <w:bottom w:val="single" w:sz="4" w:space="0" w:color="auto"/>
            </w:tcBorders>
          </w:tcPr>
          <w:p w:rsidR="006415E1" w:rsidRDefault="006415E1" w:rsidP="00370FD4">
            <w:pPr>
              <w:tabs>
                <w:tab w:val="left" w:pos="993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</w:t>
            </w:r>
          </w:p>
          <w:p w:rsidR="006415E1" w:rsidRPr="00631369" w:rsidRDefault="006415E1" w:rsidP="00631369">
            <w:pPr>
              <w:tabs>
                <w:tab w:val="left" w:pos="993"/>
              </w:tabs>
            </w:pPr>
            <w:r w:rsidRPr="00631369">
              <w:rPr>
                <w:sz w:val="22"/>
                <w:szCs w:val="22"/>
              </w:rPr>
              <w:t>В Администрацию</w:t>
            </w:r>
          </w:p>
        </w:tc>
      </w:tr>
      <w:tr w:rsidR="006415E1" w:rsidRPr="00631369" w:rsidTr="00631369"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6415E1" w:rsidRPr="00631369" w:rsidRDefault="006415E1" w:rsidP="00631369">
            <w:pPr>
              <w:tabs>
                <w:tab w:val="left" w:pos="993"/>
              </w:tabs>
            </w:pPr>
          </w:p>
          <w:p w:rsidR="006415E1" w:rsidRPr="00631369" w:rsidRDefault="006415E1" w:rsidP="00631369">
            <w:pPr>
              <w:tabs>
                <w:tab w:val="left" w:pos="993"/>
              </w:tabs>
            </w:pPr>
            <w:r w:rsidRPr="00631369">
              <w:rPr>
                <w:sz w:val="22"/>
                <w:szCs w:val="22"/>
              </w:rPr>
              <w:t>от</w:t>
            </w:r>
          </w:p>
        </w:tc>
      </w:tr>
      <w:tr w:rsidR="006415E1" w:rsidRPr="00631369" w:rsidTr="00631369">
        <w:tc>
          <w:tcPr>
            <w:tcW w:w="5528" w:type="dxa"/>
            <w:tcBorders>
              <w:top w:val="single" w:sz="4" w:space="0" w:color="auto"/>
            </w:tcBorders>
          </w:tcPr>
          <w:p w:rsidR="006415E1" w:rsidRPr="00631369" w:rsidRDefault="006415E1" w:rsidP="00631369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631369">
              <w:rPr>
                <w:sz w:val="18"/>
                <w:szCs w:val="18"/>
              </w:rPr>
              <w:t>Ф.И.О. (заявителя/уполномоченного лица,</w:t>
            </w:r>
            <w:r>
              <w:rPr>
                <w:sz w:val="18"/>
                <w:szCs w:val="18"/>
              </w:rPr>
              <w:t xml:space="preserve"> </w:t>
            </w:r>
            <w:r w:rsidRPr="00631369">
              <w:rPr>
                <w:sz w:val="18"/>
                <w:szCs w:val="18"/>
              </w:rPr>
              <w:t>действующего по доверенности или от имени юридического лица)</w:t>
            </w:r>
          </w:p>
        </w:tc>
      </w:tr>
      <w:tr w:rsidR="006415E1" w:rsidRPr="00631369" w:rsidTr="00631369">
        <w:tc>
          <w:tcPr>
            <w:tcW w:w="5528" w:type="dxa"/>
            <w:tcBorders>
              <w:bottom w:val="single" w:sz="4" w:space="0" w:color="auto"/>
            </w:tcBorders>
          </w:tcPr>
          <w:p w:rsidR="006415E1" w:rsidRPr="00631369" w:rsidRDefault="006415E1" w:rsidP="00631369">
            <w:pPr>
              <w:tabs>
                <w:tab w:val="left" w:pos="993"/>
              </w:tabs>
            </w:pPr>
          </w:p>
        </w:tc>
      </w:tr>
      <w:tr w:rsidR="006415E1" w:rsidRPr="00631369" w:rsidTr="00631369">
        <w:tc>
          <w:tcPr>
            <w:tcW w:w="5528" w:type="dxa"/>
            <w:tcBorders>
              <w:top w:val="single" w:sz="4" w:space="0" w:color="auto"/>
            </w:tcBorders>
          </w:tcPr>
          <w:p w:rsidR="006415E1" w:rsidRPr="00631369" w:rsidRDefault="006415E1" w:rsidP="00631369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631369">
              <w:rPr>
                <w:sz w:val="18"/>
                <w:szCs w:val="18"/>
              </w:rPr>
              <w:t>(адрес проживания, нахождения)</w:t>
            </w:r>
          </w:p>
        </w:tc>
      </w:tr>
      <w:tr w:rsidR="006415E1" w:rsidRPr="00631369" w:rsidTr="00631369">
        <w:tc>
          <w:tcPr>
            <w:tcW w:w="5528" w:type="dxa"/>
            <w:tcBorders>
              <w:bottom w:val="single" w:sz="4" w:space="0" w:color="auto"/>
            </w:tcBorders>
          </w:tcPr>
          <w:p w:rsidR="006415E1" w:rsidRPr="00631369" w:rsidRDefault="006415E1" w:rsidP="00631369">
            <w:pPr>
              <w:tabs>
                <w:tab w:val="left" w:pos="993"/>
              </w:tabs>
            </w:pPr>
          </w:p>
        </w:tc>
      </w:tr>
      <w:tr w:rsidR="006415E1" w:rsidRPr="00631369" w:rsidTr="00631369">
        <w:tc>
          <w:tcPr>
            <w:tcW w:w="5528" w:type="dxa"/>
            <w:tcBorders>
              <w:top w:val="single" w:sz="4" w:space="0" w:color="auto"/>
            </w:tcBorders>
          </w:tcPr>
          <w:p w:rsidR="006415E1" w:rsidRPr="00631369" w:rsidRDefault="006415E1" w:rsidP="00631369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631369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6415E1" w:rsidRDefault="006415E1" w:rsidP="00F84149">
      <w:pPr>
        <w:tabs>
          <w:tab w:val="left" w:pos="993"/>
        </w:tabs>
        <w:rPr>
          <w:rFonts w:ascii="Arial" w:hAnsi="Arial" w:cs="Arial"/>
        </w:rPr>
      </w:pPr>
    </w:p>
    <w:p w:rsidR="006415E1" w:rsidRPr="00F84149" w:rsidRDefault="006415E1" w:rsidP="00F84149">
      <w:pPr>
        <w:tabs>
          <w:tab w:val="left" w:pos="993"/>
        </w:tabs>
        <w:jc w:val="center"/>
      </w:pPr>
      <w:r w:rsidRPr="00F84149">
        <w:t>Заявление</w:t>
      </w:r>
    </w:p>
    <w:p w:rsidR="006415E1" w:rsidRPr="00F84149" w:rsidRDefault="006415E1" w:rsidP="00F84149">
      <w:pPr>
        <w:tabs>
          <w:tab w:val="left" w:pos="993"/>
        </w:tabs>
      </w:pPr>
    </w:p>
    <w:p w:rsidR="006415E1" w:rsidRDefault="006415E1" w:rsidP="00F84149">
      <w:pPr>
        <w:tabs>
          <w:tab w:val="left" w:pos="993"/>
        </w:tabs>
        <w:jc w:val="both"/>
        <w:rPr>
          <w:i/>
          <w:sz w:val="20"/>
          <w:szCs w:val="20"/>
        </w:rPr>
      </w:pPr>
      <w:r>
        <w:tab/>
      </w:r>
      <w:r w:rsidRPr="00F84149">
        <w:t xml:space="preserve">Прошу рассмотреть вопрос о </w:t>
      </w:r>
      <w:r>
        <w:t>____________________________________________________</w:t>
      </w:r>
    </w:p>
    <w:p w:rsidR="006415E1" w:rsidRDefault="006415E1" w:rsidP="00F84149">
      <w:pPr>
        <w:tabs>
          <w:tab w:val="left" w:pos="993"/>
        </w:tabs>
        <w:jc w:val="both"/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( </w:t>
      </w:r>
      <w:r w:rsidRPr="00B82CE7">
        <w:rPr>
          <w:i/>
          <w:sz w:val="20"/>
          <w:szCs w:val="20"/>
        </w:rPr>
        <w:t xml:space="preserve">признание помещения жилым помещением или жилого помещения </w:t>
      </w:r>
    </w:p>
    <w:p w:rsidR="006415E1" w:rsidRDefault="006415E1" w:rsidP="00F84149">
      <w:pPr>
        <w:tabs>
          <w:tab w:val="left" w:pos="993"/>
        </w:tabs>
        <w:jc w:val="both"/>
      </w:pPr>
      <w:r>
        <w:t>_____________________________________________________________________________________</w:t>
      </w:r>
    </w:p>
    <w:p w:rsidR="006415E1" w:rsidRPr="00B82CE7" w:rsidRDefault="006415E1" w:rsidP="00F84149">
      <w:pPr>
        <w:tabs>
          <w:tab w:val="left" w:pos="993"/>
        </w:tabs>
        <w:jc w:val="both"/>
        <w:rPr>
          <w:i/>
          <w:sz w:val="20"/>
          <w:szCs w:val="20"/>
        </w:rPr>
      </w:pPr>
      <w:r w:rsidRPr="00B82CE7">
        <w:rPr>
          <w:i/>
          <w:sz w:val="20"/>
          <w:szCs w:val="20"/>
        </w:rPr>
        <w:t>непригодным для проживания и ((или) многоквартирного дома аварийным и подлежащим сносу или реконструкции)</w:t>
      </w:r>
    </w:p>
    <w:p w:rsidR="006415E1" w:rsidRDefault="006415E1" w:rsidP="00F84149">
      <w:pPr>
        <w:tabs>
          <w:tab w:val="left" w:pos="993"/>
        </w:tabs>
        <w:jc w:val="both"/>
      </w:pPr>
    </w:p>
    <w:p w:rsidR="006415E1" w:rsidRDefault="006415E1" w:rsidP="00F84149">
      <w:pPr>
        <w:tabs>
          <w:tab w:val="left" w:pos="993"/>
        </w:tabs>
        <w:jc w:val="both"/>
      </w:pPr>
      <w:r w:rsidRPr="00F84149">
        <w:t xml:space="preserve">расположенного на территории: </w:t>
      </w:r>
      <w:r>
        <w:t>_________________________________________________________</w:t>
      </w:r>
    </w:p>
    <w:p w:rsidR="006415E1" w:rsidRPr="00B82CE7" w:rsidRDefault="006415E1" w:rsidP="00A22F42">
      <w:pPr>
        <w:tabs>
          <w:tab w:val="left" w:pos="993"/>
        </w:tabs>
        <w:ind w:left="3540"/>
        <w:jc w:val="both"/>
        <w:rPr>
          <w:i/>
          <w:sz w:val="20"/>
          <w:szCs w:val="20"/>
        </w:rPr>
      </w:pPr>
      <w:r w:rsidRPr="00B82CE7">
        <w:rPr>
          <w:i/>
          <w:sz w:val="20"/>
          <w:szCs w:val="20"/>
        </w:rPr>
        <w:t>(наименование населенного пункта, входящего в состав муниципального образования</w:t>
      </w:r>
      <w:r>
        <w:rPr>
          <w:i/>
          <w:sz w:val="20"/>
          <w:szCs w:val="20"/>
        </w:rPr>
        <w:t>,    на территории которого находится помещение</w:t>
      </w:r>
      <w:r w:rsidRPr="00B82CE7">
        <w:rPr>
          <w:i/>
          <w:sz w:val="20"/>
          <w:szCs w:val="20"/>
        </w:rPr>
        <w:t>)</w:t>
      </w:r>
    </w:p>
    <w:p w:rsidR="006415E1" w:rsidRPr="00F84149" w:rsidRDefault="006415E1" w:rsidP="00F84149">
      <w:pPr>
        <w:tabs>
          <w:tab w:val="left" w:pos="993"/>
        </w:tabs>
        <w:jc w:val="both"/>
      </w:pPr>
      <w:r>
        <w:t>п</w:t>
      </w:r>
      <w:r w:rsidRPr="00F84149">
        <w:t>о адресу: ________________________________________________________________________</w:t>
      </w:r>
      <w:r>
        <w:t>___</w:t>
      </w:r>
    </w:p>
    <w:p w:rsidR="006415E1" w:rsidRDefault="006415E1" w:rsidP="00F84149">
      <w:pPr>
        <w:tabs>
          <w:tab w:val="left" w:pos="993"/>
        </w:tabs>
      </w:pPr>
    </w:p>
    <w:p w:rsidR="006415E1" w:rsidRDefault="006415E1" w:rsidP="00B82CE7">
      <w:pPr>
        <w:pStyle w:val="ConsPlusNonformat"/>
        <w:ind w:right="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</w:p>
    <w:p w:rsidR="006415E1" w:rsidRDefault="006415E1" w:rsidP="00B82CE7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6415E1" w:rsidRDefault="006415E1" w:rsidP="00B82CE7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6415E1" w:rsidRDefault="006415E1" w:rsidP="00B82CE7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6415E1" w:rsidRDefault="006415E1" w:rsidP="00B82CE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4. __________________________________________________________________</w:t>
      </w:r>
    </w:p>
    <w:p w:rsidR="006415E1" w:rsidRDefault="006415E1" w:rsidP="00B82CE7">
      <w:pPr>
        <w:spacing w:line="276" w:lineRule="auto"/>
        <w:jc w:val="both"/>
        <w:rPr>
          <w:lang w:eastAsia="en-US"/>
        </w:rPr>
      </w:pPr>
      <w:r>
        <w:rPr>
          <w:sz w:val="26"/>
          <w:szCs w:val="26"/>
        </w:rPr>
        <w:t>5. __________________________________________________________________</w:t>
      </w:r>
    </w:p>
    <w:p w:rsidR="006415E1" w:rsidRDefault="006415E1" w:rsidP="00B82CE7">
      <w:pPr>
        <w:spacing w:line="276" w:lineRule="auto"/>
        <w:ind w:firstLine="851"/>
        <w:jc w:val="both"/>
        <w:rPr>
          <w:lang w:eastAsia="en-US"/>
        </w:rPr>
      </w:pPr>
    </w:p>
    <w:p w:rsidR="006415E1" w:rsidRDefault="006415E1" w:rsidP="00B82CE7">
      <w:pPr>
        <w:spacing w:line="276" w:lineRule="auto"/>
        <w:ind w:firstLine="851"/>
        <w:jc w:val="both"/>
        <w:rPr>
          <w:lang w:eastAsia="en-US"/>
        </w:rPr>
      </w:pPr>
    </w:p>
    <w:p w:rsidR="006415E1" w:rsidRPr="00B82CE7" w:rsidRDefault="006415E1" w:rsidP="00AD4972">
      <w:pPr>
        <w:spacing w:line="276" w:lineRule="auto"/>
        <w:jc w:val="both"/>
      </w:pPr>
      <w:r w:rsidRPr="00B82CE7">
        <w:t>Настоящим даю согласие Администрации _____________</w:t>
      </w:r>
      <w:r>
        <w:t>_______</w:t>
      </w:r>
      <w:r w:rsidRPr="00B82CE7">
        <w:t>___</w:t>
      </w:r>
      <w:r>
        <w:t>_</w:t>
      </w:r>
      <w:r w:rsidRPr="00B82CE7">
        <w:t>____________</w:t>
      </w:r>
      <w:r>
        <w:t>_</w:t>
      </w:r>
      <w:r w:rsidRPr="00B82CE7">
        <w:t xml:space="preserve"> на обработку,</w:t>
      </w:r>
    </w:p>
    <w:p w:rsidR="006415E1" w:rsidRPr="00AB145D" w:rsidRDefault="006415E1" w:rsidP="00B82CE7">
      <w:pPr>
        <w:spacing w:line="276" w:lineRule="auto"/>
        <w:jc w:val="both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</w:t>
      </w:r>
      <w:r w:rsidRPr="00AB145D">
        <w:rPr>
          <w:i/>
          <w:sz w:val="20"/>
          <w:szCs w:val="20"/>
        </w:rPr>
        <w:t>(наименование муниципального образования)</w:t>
      </w:r>
    </w:p>
    <w:p w:rsidR="006415E1" w:rsidRPr="00B82CE7" w:rsidRDefault="006415E1" w:rsidP="00B82CE7">
      <w:pPr>
        <w:spacing w:line="276" w:lineRule="auto"/>
        <w:jc w:val="both"/>
      </w:pPr>
      <w:r w:rsidRPr="00B82CE7">
        <w:t xml:space="preserve">включая сбор, </w:t>
      </w:r>
      <w:r w:rsidRPr="00B82CE7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CE7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6415E1" w:rsidRPr="00B82CE7" w:rsidRDefault="006415E1" w:rsidP="00B82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CE7">
        <w:rPr>
          <w:rFonts w:ascii="Times New Roman" w:hAnsi="Times New Roman" w:cs="Times New Roman"/>
          <w:sz w:val="24"/>
          <w:szCs w:val="24"/>
        </w:rPr>
        <w:t>Настоящее согласие действует 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82CE7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415E1" w:rsidRPr="00AB145D" w:rsidRDefault="006415E1" w:rsidP="00AB145D">
      <w:pPr>
        <w:jc w:val="center"/>
        <w:rPr>
          <w:i/>
          <w:sz w:val="20"/>
          <w:szCs w:val="20"/>
        </w:rPr>
      </w:pPr>
      <w:r w:rsidRPr="00AB145D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6415E1" w:rsidRPr="00B82CE7" w:rsidRDefault="006415E1" w:rsidP="00B82CE7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2CE7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415E1" w:rsidRDefault="006415E1" w:rsidP="00B82CE7">
      <w:pPr>
        <w:tabs>
          <w:tab w:val="left" w:pos="3555"/>
        </w:tabs>
        <w:ind w:right="251"/>
        <w:rPr>
          <w:lang w:eastAsia="en-US"/>
        </w:rPr>
      </w:pPr>
    </w:p>
    <w:p w:rsidR="006415E1" w:rsidRPr="00B82CE7" w:rsidRDefault="006415E1" w:rsidP="00B82CE7">
      <w:pPr>
        <w:tabs>
          <w:tab w:val="left" w:pos="3555"/>
        </w:tabs>
        <w:ind w:right="251"/>
        <w:rPr>
          <w:lang w:eastAsia="en-US"/>
        </w:rPr>
      </w:pPr>
      <w:r w:rsidRPr="00B82CE7">
        <w:rPr>
          <w:lang w:eastAsia="en-US"/>
        </w:rPr>
        <w:t>«____»  _________ 20 ___ г.                   _______</w:t>
      </w:r>
      <w:r>
        <w:rPr>
          <w:lang w:eastAsia="en-US"/>
        </w:rPr>
        <w:t>_________________             ______</w:t>
      </w:r>
      <w:r w:rsidRPr="00B82CE7">
        <w:rPr>
          <w:lang w:eastAsia="en-US"/>
        </w:rPr>
        <w:t>______________</w:t>
      </w:r>
    </w:p>
    <w:p w:rsidR="006415E1" w:rsidRPr="002570D7" w:rsidRDefault="006415E1" w:rsidP="00B82CE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2570D7">
        <w:rPr>
          <w:i/>
          <w:sz w:val="20"/>
          <w:szCs w:val="20"/>
          <w:lang w:eastAsia="en-US"/>
        </w:rPr>
        <w:t xml:space="preserve">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</w:t>
      </w:r>
      <w:r w:rsidRPr="002570D7">
        <w:rPr>
          <w:i/>
          <w:sz w:val="20"/>
          <w:szCs w:val="20"/>
          <w:lang w:eastAsia="en-US"/>
        </w:rPr>
        <w:t xml:space="preserve">Подпись заявителя                   </w:t>
      </w:r>
      <w:r>
        <w:rPr>
          <w:i/>
          <w:sz w:val="20"/>
          <w:szCs w:val="20"/>
          <w:lang w:eastAsia="en-US"/>
        </w:rPr>
        <w:t xml:space="preserve">           </w:t>
      </w:r>
      <w:r w:rsidRPr="002570D7">
        <w:rPr>
          <w:i/>
          <w:sz w:val="20"/>
          <w:szCs w:val="20"/>
          <w:lang w:eastAsia="en-US"/>
        </w:rPr>
        <w:t xml:space="preserve"> расшифровка подписи</w:t>
      </w:r>
    </w:p>
    <w:p w:rsidR="006415E1" w:rsidRPr="00B82CE7" w:rsidRDefault="006415E1" w:rsidP="00B82CE7">
      <w:pPr>
        <w:tabs>
          <w:tab w:val="left" w:pos="3555"/>
        </w:tabs>
        <w:ind w:right="251"/>
        <w:rPr>
          <w:lang w:eastAsia="en-US"/>
        </w:rPr>
      </w:pPr>
    </w:p>
    <w:p w:rsidR="006415E1" w:rsidRPr="00B82CE7" w:rsidRDefault="006415E1" w:rsidP="002570D7">
      <w:pPr>
        <w:tabs>
          <w:tab w:val="left" w:pos="3555"/>
        </w:tabs>
        <w:ind w:right="251"/>
        <w:rPr>
          <w:lang w:eastAsia="en-US"/>
        </w:rPr>
      </w:pPr>
      <w:r w:rsidRPr="00B82CE7">
        <w:rPr>
          <w:lang w:eastAsia="en-US"/>
        </w:rPr>
        <w:t xml:space="preserve">   «____»  __</w:t>
      </w:r>
      <w:r>
        <w:rPr>
          <w:lang w:eastAsia="en-US"/>
        </w:rPr>
        <w:t xml:space="preserve">_______ 20 ___ г.                ________________________        </w:t>
      </w:r>
      <w:r w:rsidRPr="00B82CE7">
        <w:rPr>
          <w:lang w:eastAsia="en-US"/>
        </w:rPr>
        <w:t xml:space="preserve">     ____________________</w:t>
      </w:r>
    </w:p>
    <w:p w:rsidR="006415E1" w:rsidRPr="002570D7" w:rsidRDefault="006415E1" w:rsidP="00B82CE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          Подпись специалиста,                     </w:t>
      </w:r>
      <w:r w:rsidRPr="002570D7">
        <w:rPr>
          <w:i/>
          <w:sz w:val="20"/>
          <w:szCs w:val="20"/>
          <w:lang w:eastAsia="en-US"/>
        </w:rPr>
        <w:t xml:space="preserve">           расшифровка подписи</w:t>
      </w:r>
    </w:p>
    <w:p w:rsidR="006415E1" w:rsidRPr="002570D7" w:rsidRDefault="006415E1" w:rsidP="00B82CE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2570D7">
        <w:rPr>
          <w:i/>
          <w:sz w:val="20"/>
          <w:szCs w:val="20"/>
          <w:lang w:eastAsia="en-US"/>
        </w:rPr>
        <w:t xml:space="preserve">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</w:t>
      </w:r>
      <w:r w:rsidRPr="002570D7">
        <w:rPr>
          <w:i/>
          <w:sz w:val="20"/>
          <w:szCs w:val="20"/>
          <w:lang w:eastAsia="en-US"/>
        </w:rPr>
        <w:t xml:space="preserve"> 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6415E1" w:rsidRPr="00B82CE7" w:rsidRDefault="006415E1" w:rsidP="00B82CE7">
      <w:pPr>
        <w:widowControl/>
        <w:autoSpaceDE/>
        <w:adjustRightInd/>
        <w:spacing w:after="200" w:line="276" w:lineRule="auto"/>
        <w:jc w:val="both"/>
        <w:rPr>
          <w:b/>
          <w:lang w:eastAsia="en-US"/>
        </w:rPr>
      </w:pPr>
    </w:p>
    <w:p w:rsidR="006415E1" w:rsidRDefault="006415E1" w:rsidP="00F84149">
      <w:pPr>
        <w:tabs>
          <w:tab w:val="left" w:pos="993"/>
        </w:tabs>
      </w:pPr>
    </w:p>
    <w:p w:rsidR="006415E1" w:rsidRDefault="006415E1" w:rsidP="00F84149">
      <w:pPr>
        <w:tabs>
          <w:tab w:val="left" w:pos="993"/>
        </w:tabs>
      </w:pPr>
    </w:p>
    <w:p w:rsidR="006415E1" w:rsidRDefault="006415E1" w:rsidP="00F84149">
      <w:pPr>
        <w:tabs>
          <w:tab w:val="left" w:pos="993"/>
        </w:tabs>
      </w:pPr>
    </w:p>
    <w:p w:rsidR="006415E1" w:rsidRDefault="006415E1" w:rsidP="00370FD4">
      <w:pPr>
        <w:tabs>
          <w:tab w:val="left" w:pos="993"/>
        </w:tabs>
        <w:jc w:val="right"/>
      </w:pPr>
      <w:r>
        <w:t>Приложение № 2</w:t>
      </w:r>
    </w:p>
    <w:tbl>
      <w:tblPr>
        <w:tblW w:w="5528" w:type="dxa"/>
        <w:tblInd w:w="5263" w:type="dxa"/>
        <w:tblLook w:val="00A0"/>
      </w:tblPr>
      <w:tblGrid>
        <w:gridCol w:w="5528"/>
      </w:tblGrid>
      <w:tr w:rsidR="006415E1" w:rsidRPr="001A53D6" w:rsidTr="008D3F6E">
        <w:tc>
          <w:tcPr>
            <w:tcW w:w="5528" w:type="dxa"/>
            <w:tcBorders>
              <w:bottom w:val="single" w:sz="4" w:space="0" w:color="auto"/>
            </w:tcBorders>
          </w:tcPr>
          <w:p w:rsidR="006415E1" w:rsidRPr="001A53D6" w:rsidRDefault="006415E1" w:rsidP="008D3F6E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1A53D6">
              <w:rPr>
                <w:sz w:val="22"/>
                <w:szCs w:val="22"/>
              </w:rPr>
              <w:t>В Администрацию</w:t>
            </w:r>
            <w:r>
              <w:rPr>
                <w:sz w:val="22"/>
                <w:szCs w:val="22"/>
              </w:rPr>
              <w:t xml:space="preserve"> </w:t>
            </w:r>
            <w:r w:rsidRPr="00024885">
              <w:rPr>
                <w:i/>
                <w:iCs/>
              </w:rPr>
              <w:t>Лоухского муниципального района</w:t>
            </w:r>
          </w:p>
        </w:tc>
      </w:tr>
      <w:tr w:rsidR="006415E1" w:rsidRPr="00024885" w:rsidTr="008D3F6E"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6415E1" w:rsidRPr="001A53D6" w:rsidRDefault="006415E1" w:rsidP="008D3F6E">
            <w:pPr>
              <w:tabs>
                <w:tab w:val="left" w:pos="993"/>
              </w:tabs>
              <w:rPr>
                <w:sz w:val="22"/>
                <w:szCs w:val="22"/>
              </w:rPr>
            </w:pPr>
          </w:p>
          <w:p w:rsidR="006415E1" w:rsidRPr="00024885" w:rsidRDefault="006415E1" w:rsidP="008D3F6E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024885">
              <w:rPr>
                <w:sz w:val="22"/>
                <w:szCs w:val="22"/>
              </w:rPr>
              <w:t xml:space="preserve">от  </w:t>
            </w:r>
            <w:r w:rsidRPr="00024885">
              <w:rPr>
                <w:i/>
                <w:iCs/>
              </w:rPr>
              <w:t>Иванова Ивана Ивановича</w:t>
            </w:r>
          </w:p>
        </w:tc>
      </w:tr>
      <w:tr w:rsidR="006415E1" w:rsidRPr="001A53D6" w:rsidTr="008D3F6E">
        <w:tc>
          <w:tcPr>
            <w:tcW w:w="5528" w:type="dxa"/>
            <w:tcBorders>
              <w:top w:val="single" w:sz="4" w:space="0" w:color="auto"/>
            </w:tcBorders>
          </w:tcPr>
          <w:p w:rsidR="006415E1" w:rsidRPr="001A53D6" w:rsidRDefault="006415E1" w:rsidP="008D3F6E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1A53D6">
              <w:rPr>
                <w:sz w:val="18"/>
                <w:szCs w:val="18"/>
              </w:rPr>
              <w:t>Ф.И.О. (заявителя/уполномоченного лица,</w:t>
            </w:r>
            <w:r>
              <w:rPr>
                <w:sz w:val="18"/>
                <w:szCs w:val="18"/>
              </w:rPr>
              <w:t xml:space="preserve"> </w:t>
            </w:r>
            <w:r w:rsidRPr="001A53D6">
              <w:rPr>
                <w:sz w:val="18"/>
                <w:szCs w:val="18"/>
              </w:rPr>
              <w:t>действующего по доверенности или от имени юридического лица)</w:t>
            </w:r>
          </w:p>
        </w:tc>
      </w:tr>
      <w:tr w:rsidR="006415E1" w:rsidRPr="00024885" w:rsidTr="008D3F6E">
        <w:tc>
          <w:tcPr>
            <w:tcW w:w="5528" w:type="dxa"/>
            <w:tcBorders>
              <w:bottom w:val="single" w:sz="4" w:space="0" w:color="auto"/>
            </w:tcBorders>
          </w:tcPr>
          <w:p w:rsidR="006415E1" w:rsidRPr="00024885" w:rsidRDefault="006415E1" w:rsidP="008D3F6E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024885">
              <w:rPr>
                <w:i/>
                <w:iCs/>
              </w:rPr>
              <w:t>Республика Ка</w:t>
            </w:r>
            <w:r>
              <w:rPr>
                <w:i/>
                <w:iCs/>
              </w:rPr>
              <w:t>релия, Лоухский район,                      п. Кестеньга</w:t>
            </w:r>
            <w:r w:rsidRPr="00024885">
              <w:rPr>
                <w:i/>
                <w:iCs/>
              </w:rPr>
              <w:t>, ул. Советская, д. 1, кв. 2</w:t>
            </w:r>
          </w:p>
        </w:tc>
      </w:tr>
      <w:tr w:rsidR="006415E1" w:rsidRPr="001A53D6" w:rsidTr="008D3F6E">
        <w:tc>
          <w:tcPr>
            <w:tcW w:w="5528" w:type="dxa"/>
            <w:tcBorders>
              <w:top w:val="single" w:sz="4" w:space="0" w:color="auto"/>
            </w:tcBorders>
          </w:tcPr>
          <w:p w:rsidR="006415E1" w:rsidRPr="001A53D6" w:rsidRDefault="006415E1" w:rsidP="008D3F6E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1A53D6">
              <w:rPr>
                <w:sz w:val="18"/>
                <w:szCs w:val="18"/>
              </w:rPr>
              <w:t>(адрес проживания, нахождения)</w:t>
            </w:r>
          </w:p>
        </w:tc>
      </w:tr>
      <w:tr w:rsidR="006415E1" w:rsidRPr="00024885" w:rsidTr="008D3F6E">
        <w:tc>
          <w:tcPr>
            <w:tcW w:w="5528" w:type="dxa"/>
            <w:tcBorders>
              <w:bottom w:val="single" w:sz="4" w:space="0" w:color="auto"/>
            </w:tcBorders>
          </w:tcPr>
          <w:p w:rsidR="006415E1" w:rsidRPr="00024885" w:rsidRDefault="006415E1" w:rsidP="008D3F6E">
            <w:pPr>
              <w:tabs>
                <w:tab w:val="left" w:pos="993"/>
              </w:tabs>
              <w:jc w:val="center"/>
              <w:rPr>
                <w:sz w:val="22"/>
                <w:szCs w:val="22"/>
              </w:rPr>
            </w:pPr>
            <w:r w:rsidRPr="00024885">
              <w:rPr>
                <w:i/>
                <w:iCs/>
                <w:spacing w:val="-14"/>
                <w:sz w:val="20"/>
                <w:szCs w:val="20"/>
              </w:rPr>
              <w:t>8 (921) 123 45 67</w:t>
            </w:r>
          </w:p>
        </w:tc>
      </w:tr>
      <w:tr w:rsidR="006415E1" w:rsidRPr="001A53D6" w:rsidTr="008D3F6E">
        <w:tc>
          <w:tcPr>
            <w:tcW w:w="5528" w:type="dxa"/>
            <w:tcBorders>
              <w:top w:val="single" w:sz="4" w:space="0" w:color="auto"/>
            </w:tcBorders>
          </w:tcPr>
          <w:p w:rsidR="006415E1" w:rsidRPr="001A53D6" w:rsidRDefault="006415E1" w:rsidP="008D3F6E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1A53D6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6415E1" w:rsidRPr="00F84149" w:rsidRDefault="006415E1" w:rsidP="00C70784">
      <w:pPr>
        <w:tabs>
          <w:tab w:val="left" w:pos="993"/>
        </w:tabs>
        <w:jc w:val="center"/>
      </w:pPr>
      <w:r w:rsidRPr="00F84149">
        <w:t>Заявление</w:t>
      </w:r>
    </w:p>
    <w:p w:rsidR="006415E1" w:rsidRDefault="006415E1" w:rsidP="00C70784">
      <w:pPr>
        <w:tabs>
          <w:tab w:val="left" w:pos="993"/>
        </w:tabs>
        <w:jc w:val="both"/>
        <w:rPr>
          <w:i/>
          <w:iCs/>
          <w:sz w:val="20"/>
          <w:szCs w:val="20"/>
        </w:rPr>
      </w:pPr>
      <w:r>
        <w:tab/>
      </w:r>
      <w:r w:rsidRPr="00F84149">
        <w:t xml:space="preserve">Прошу рассмотреть вопрос о </w:t>
      </w:r>
      <w:r w:rsidRPr="001D1E44">
        <w:rPr>
          <w:u w:val="single"/>
        </w:rPr>
        <w:t>_</w:t>
      </w:r>
      <w:r w:rsidRPr="008101A4">
        <w:rPr>
          <w:i/>
          <w:iCs/>
          <w:u w:val="single"/>
        </w:rPr>
        <w:t>признании жилого помещения непригодным для</w:t>
      </w:r>
      <w:r>
        <w:rPr>
          <w:u w:val="single"/>
        </w:rPr>
        <w:t xml:space="preserve"> </w:t>
      </w:r>
      <w:r w:rsidRPr="001D1E44">
        <w:rPr>
          <w:u w:val="single"/>
        </w:rPr>
        <w:t>______</w:t>
      </w:r>
      <w:r>
        <w:rPr>
          <w:u w:val="single"/>
        </w:rPr>
        <w:t>__</w:t>
      </w:r>
    </w:p>
    <w:p w:rsidR="006415E1" w:rsidRDefault="006415E1" w:rsidP="00C70784">
      <w:pPr>
        <w:tabs>
          <w:tab w:val="left" w:pos="993"/>
        </w:tabs>
        <w:jc w:val="both"/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( </w:t>
      </w:r>
      <w:r w:rsidRPr="00B82CE7">
        <w:rPr>
          <w:i/>
          <w:iCs/>
          <w:sz w:val="20"/>
          <w:szCs w:val="20"/>
        </w:rPr>
        <w:t>признани</w:t>
      </w:r>
      <w:r>
        <w:rPr>
          <w:i/>
          <w:iCs/>
          <w:sz w:val="20"/>
          <w:szCs w:val="20"/>
        </w:rPr>
        <w:t xml:space="preserve">и </w:t>
      </w:r>
      <w:r w:rsidRPr="00B82CE7">
        <w:rPr>
          <w:i/>
          <w:iCs/>
          <w:sz w:val="20"/>
          <w:szCs w:val="20"/>
        </w:rPr>
        <w:t xml:space="preserve"> помещения жилым помещением или жилого помещения </w:t>
      </w:r>
    </w:p>
    <w:p w:rsidR="006415E1" w:rsidRDefault="006415E1" w:rsidP="00C70784">
      <w:pPr>
        <w:tabs>
          <w:tab w:val="left" w:pos="993"/>
        </w:tabs>
        <w:jc w:val="both"/>
      </w:pPr>
      <w:r w:rsidRPr="008101A4">
        <w:rPr>
          <w:i/>
          <w:iCs/>
          <w:u w:val="single"/>
        </w:rPr>
        <w:t>проживания</w:t>
      </w:r>
      <w:r>
        <w:t>___________________________________________________________________________</w:t>
      </w:r>
    </w:p>
    <w:p w:rsidR="006415E1" w:rsidRPr="00B82CE7" w:rsidRDefault="006415E1" w:rsidP="00C70784">
      <w:pPr>
        <w:tabs>
          <w:tab w:val="left" w:pos="993"/>
        </w:tabs>
        <w:jc w:val="both"/>
        <w:rPr>
          <w:i/>
          <w:iCs/>
          <w:sz w:val="20"/>
          <w:szCs w:val="20"/>
        </w:rPr>
      </w:pPr>
      <w:r w:rsidRPr="00B82CE7">
        <w:rPr>
          <w:i/>
          <w:iCs/>
          <w:sz w:val="20"/>
          <w:szCs w:val="20"/>
        </w:rPr>
        <w:t>непригодным для проживания и ((или) многоквартирного дома аварийным и подлежащим сносу или реконструкции)</w:t>
      </w:r>
    </w:p>
    <w:p w:rsidR="006415E1" w:rsidRDefault="006415E1" w:rsidP="00C70784">
      <w:pPr>
        <w:tabs>
          <w:tab w:val="left" w:pos="993"/>
        </w:tabs>
        <w:jc w:val="both"/>
      </w:pPr>
    </w:p>
    <w:p w:rsidR="006415E1" w:rsidRDefault="006415E1" w:rsidP="00C70784">
      <w:pPr>
        <w:tabs>
          <w:tab w:val="left" w:pos="993"/>
        </w:tabs>
        <w:jc w:val="both"/>
      </w:pPr>
      <w:r w:rsidRPr="00F84149">
        <w:t xml:space="preserve">расположенного на территории: </w:t>
      </w:r>
      <w:r>
        <w:t>_</w:t>
      </w:r>
      <w:r w:rsidRPr="001D1E44">
        <w:rPr>
          <w:i/>
          <w:iCs/>
          <w:u w:val="single"/>
        </w:rPr>
        <w:t>п. Кестеньга</w:t>
      </w:r>
      <w:r w:rsidRPr="001D1E44">
        <w:rPr>
          <w:u w:val="single"/>
        </w:rPr>
        <w:t xml:space="preserve"> </w:t>
      </w:r>
      <w:r>
        <w:t>_____________________________________________</w:t>
      </w:r>
    </w:p>
    <w:p w:rsidR="006415E1" w:rsidRPr="00B82CE7" w:rsidRDefault="006415E1" w:rsidP="00C70784">
      <w:pPr>
        <w:tabs>
          <w:tab w:val="left" w:pos="993"/>
        </w:tabs>
        <w:ind w:left="3540"/>
        <w:jc w:val="both"/>
        <w:rPr>
          <w:i/>
          <w:iCs/>
          <w:sz w:val="20"/>
          <w:szCs w:val="20"/>
        </w:rPr>
      </w:pPr>
      <w:r w:rsidRPr="00B82CE7">
        <w:rPr>
          <w:i/>
          <w:iCs/>
          <w:sz w:val="20"/>
          <w:szCs w:val="20"/>
        </w:rPr>
        <w:t>(наименование населенного пункта, входящего в состав муниципального образования</w:t>
      </w:r>
      <w:r>
        <w:rPr>
          <w:i/>
          <w:iCs/>
          <w:sz w:val="20"/>
          <w:szCs w:val="20"/>
        </w:rPr>
        <w:t>,    на территории которого находится помещение</w:t>
      </w:r>
      <w:r w:rsidRPr="00B82CE7">
        <w:rPr>
          <w:i/>
          <w:iCs/>
          <w:sz w:val="20"/>
          <w:szCs w:val="20"/>
        </w:rPr>
        <w:t>)</w:t>
      </w:r>
    </w:p>
    <w:p w:rsidR="006415E1" w:rsidRPr="001D1E44" w:rsidRDefault="006415E1" w:rsidP="00C70784">
      <w:pPr>
        <w:tabs>
          <w:tab w:val="left" w:pos="993"/>
        </w:tabs>
        <w:jc w:val="both"/>
        <w:rPr>
          <w:u w:val="single"/>
        </w:rPr>
      </w:pPr>
      <w:r>
        <w:t xml:space="preserve">по адресу: </w:t>
      </w:r>
      <w:r w:rsidRPr="001D1E44">
        <w:rPr>
          <w:i/>
          <w:iCs/>
          <w:u w:val="single"/>
        </w:rPr>
        <w:t>ул. Советская, д. 1, кв. 2</w:t>
      </w:r>
      <w:r>
        <w:rPr>
          <w:i/>
          <w:iCs/>
          <w:u w:val="single"/>
        </w:rPr>
        <w:t>_______________________________________________________</w:t>
      </w:r>
    </w:p>
    <w:p w:rsidR="006415E1" w:rsidRDefault="006415E1" w:rsidP="00C70784">
      <w:pPr>
        <w:pStyle w:val="ConsPlusNonformat"/>
        <w:ind w:right="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</w:p>
    <w:p w:rsidR="006415E1" w:rsidRPr="00465ADF" w:rsidRDefault="006415E1" w:rsidP="00C7078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65ADF">
        <w:rPr>
          <w:rFonts w:ascii="Times New Roman" w:hAnsi="Times New Roman" w:cs="Times New Roman"/>
          <w:sz w:val="24"/>
          <w:szCs w:val="24"/>
        </w:rPr>
        <w:t>.  Копия плана жилого помещения с его техническим паспортом с указанием степени износа основных конструктивных элементов и дома в целом либо отдельного помещения по состоянию на     «___»______________20___год.</w:t>
      </w:r>
    </w:p>
    <w:p w:rsidR="006415E1" w:rsidRPr="00465ADF" w:rsidRDefault="006415E1" w:rsidP="00C70784">
      <w:pPr>
        <w:jc w:val="both"/>
      </w:pPr>
      <w:r>
        <w:t>2</w:t>
      </w:r>
      <w:r w:rsidRPr="00465ADF">
        <w:t xml:space="preserve">. Проект реконструкции </w:t>
      </w:r>
      <w:r w:rsidRPr="00465ADF">
        <w:rPr>
          <w:u w:val="single"/>
        </w:rPr>
        <w:t>нежилого</w:t>
      </w:r>
      <w:r w:rsidRPr="00465ADF">
        <w:t xml:space="preserve"> помещения (для признания его в дальнейшем жилым помещением) на __________  листах.</w:t>
      </w:r>
    </w:p>
    <w:p w:rsidR="006415E1" w:rsidRPr="00465ADF" w:rsidRDefault="006415E1" w:rsidP="00C70784">
      <w:pPr>
        <w:jc w:val="both"/>
      </w:pPr>
      <w:r>
        <w:t>3</w:t>
      </w:r>
      <w:r w:rsidRPr="00465ADF">
        <w:t>. Заключение специализированной организации, проводящей обследование этого дома (для признания многоквартирного дома аварийным) от   «____»_______200___г.  № _____</w:t>
      </w:r>
    </w:p>
    <w:p w:rsidR="006415E1" w:rsidRPr="00465ADF" w:rsidRDefault="006415E1" w:rsidP="00C7078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65ADF">
        <w:rPr>
          <w:rFonts w:ascii="Times New Roman" w:hAnsi="Times New Roman" w:cs="Times New Roman"/>
          <w:sz w:val="24"/>
          <w:szCs w:val="24"/>
        </w:rPr>
        <w:t>. Заявления, письма, жалобы граждан на неудо</w:t>
      </w:r>
      <w:r>
        <w:rPr>
          <w:rFonts w:ascii="Times New Roman" w:hAnsi="Times New Roman" w:cs="Times New Roman"/>
          <w:sz w:val="24"/>
          <w:szCs w:val="24"/>
        </w:rPr>
        <w:t>влетворительны</w:t>
      </w:r>
      <w:r w:rsidRPr="00465ADF">
        <w:rPr>
          <w:rFonts w:ascii="Times New Roman" w:hAnsi="Times New Roman" w:cs="Times New Roman"/>
          <w:sz w:val="24"/>
          <w:szCs w:val="24"/>
        </w:rPr>
        <w:t xml:space="preserve">е условия проживания </w:t>
      </w:r>
    </w:p>
    <w:p w:rsidR="006415E1" w:rsidRPr="00465ADF" w:rsidRDefault="006415E1" w:rsidP="00C7078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65ADF">
        <w:rPr>
          <w:rFonts w:ascii="Times New Roman" w:hAnsi="Times New Roman" w:cs="Times New Roman"/>
          <w:sz w:val="24"/>
          <w:szCs w:val="24"/>
        </w:rPr>
        <w:t>(по усмотрению заявителя) ______________________________________________________</w:t>
      </w:r>
    </w:p>
    <w:p w:rsidR="006415E1" w:rsidRPr="00465ADF" w:rsidRDefault="006415E1" w:rsidP="00C7078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65ADF">
        <w:rPr>
          <w:rFonts w:ascii="Times New Roman" w:hAnsi="Times New Roman" w:cs="Times New Roman"/>
          <w:sz w:val="24"/>
          <w:szCs w:val="24"/>
        </w:rPr>
        <w:t xml:space="preserve">. Акты проведенных за последние 3 года собственником либо уполномоченным собственника общих осмотров жилого дома (жилого помещения) с указанием видов и объемов ремонтных работ, выполненных за этот период. </w:t>
      </w:r>
    </w:p>
    <w:p w:rsidR="006415E1" w:rsidRPr="00465ADF" w:rsidRDefault="006415E1" w:rsidP="00C70784">
      <w:pPr>
        <w:jc w:val="both"/>
      </w:pPr>
      <w:r>
        <w:t>6</w:t>
      </w:r>
      <w:r w:rsidRPr="00465ADF">
        <w:t>. Дополнительные документы _________________________________________________</w:t>
      </w:r>
    </w:p>
    <w:p w:rsidR="006415E1" w:rsidRPr="00B82CE7" w:rsidRDefault="006415E1" w:rsidP="00C70784">
      <w:pPr>
        <w:spacing w:line="276" w:lineRule="auto"/>
        <w:jc w:val="both"/>
      </w:pPr>
      <w:r w:rsidRPr="00B82CE7">
        <w:t xml:space="preserve">Настоящим даю согласие Администрации </w:t>
      </w:r>
      <w:r w:rsidRPr="006C49AB">
        <w:rPr>
          <w:i/>
          <w:iCs/>
          <w:u w:val="single"/>
        </w:rPr>
        <w:t>Лоухского муниципального района</w:t>
      </w:r>
      <w:r w:rsidRPr="00B82CE7">
        <w:t xml:space="preserve"> на обработку,</w:t>
      </w:r>
    </w:p>
    <w:p w:rsidR="006415E1" w:rsidRPr="00AB145D" w:rsidRDefault="006415E1" w:rsidP="00C70784">
      <w:pPr>
        <w:spacing w:line="276" w:lineRule="auto"/>
        <w:jc w:val="both"/>
        <w:rPr>
          <w:i/>
          <w:iCs/>
          <w:sz w:val="20"/>
          <w:szCs w:val="20"/>
          <w:lang w:eastAsia="en-US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</w:t>
      </w:r>
      <w:r w:rsidRPr="00AB145D">
        <w:rPr>
          <w:i/>
          <w:iCs/>
          <w:sz w:val="20"/>
          <w:szCs w:val="20"/>
        </w:rPr>
        <w:t>(наименование муниципального образования)</w:t>
      </w:r>
    </w:p>
    <w:p w:rsidR="006415E1" w:rsidRPr="00B82CE7" w:rsidRDefault="006415E1" w:rsidP="00C70784">
      <w:pPr>
        <w:spacing w:line="276" w:lineRule="auto"/>
        <w:jc w:val="both"/>
      </w:pPr>
      <w:r w:rsidRPr="00B82CE7">
        <w:t xml:space="preserve">включая сбор, </w:t>
      </w:r>
      <w:r w:rsidRPr="00B82CE7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CE7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6415E1" w:rsidRPr="00B82CE7" w:rsidRDefault="006415E1" w:rsidP="00C707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CE7">
        <w:rPr>
          <w:rFonts w:ascii="Times New Roman" w:hAnsi="Times New Roman" w:cs="Times New Roman"/>
          <w:sz w:val="24"/>
          <w:szCs w:val="24"/>
        </w:rPr>
        <w:t>Настоящее согласие действует 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82CE7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415E1" w:rsidRPr="00AB145D" w:rsidRDefault="006415E1" w:rsidP="00C70784">
      <w:pPr>
        <w:jc w:val="center"/>
        <w:rPr>
          <w:i/>
          <w:iCs/>
          <w:sz w:val="20"/>
          <w:szCs w:val="20"/>
        </w:rPr>
      </w:pPr>
      <w:r w:rsidRPr="00AB145D">
        <w:rPr>
          <w:i/>
          <w:iCs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6415E1" w:rsidRPr="00B82CE7" w:rsidRDefault="006415E1" w:rsidP="00C70784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2CE7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415E1" w:rsidRPr="00872D45" w:rsidRDefault="006415E1" w:rsidP="00C70784">
      <w:pPr>
        <w:tabs>
          <w:tab w:val="left" w:pos="3555"/>
        </w:tabs>
        <w:ind w:right="251"/>
        <w:rPr>
          <w:i/>
          <w:iCs/>
          <w:u w:val="single"/>
          <w:lang w:eastAsia="en-US"/>
        </w:rPr>
      </w:pPr>
      <w:r>
        <w:rPr>
          <w:lang w:eastAsia="en-US"/>
        </w:rPr>
        <w:t>«</w:t>
      </w:r>
      <w:r w:rsidRPr="00872D45">
        <w:rPr>
          <w:lang w:eastAsia="en-US"/>
        </w:rPr>
        <w:t xml:space="preserve"> </w:t>
      </w:r>
      <w:r w:rsidRPr="00872D45">
        <w:rPr>
          <w:i/>
          <w:iCs/>
          <w:lang w:eastAsia="en-US"/>
        </w:rPr>
        <w:t>10</w:t>
      </w:r>
      <w:r w:rsidRPr="00872D45">
        <w:rPr>
          <w:lang w:eastAsia="en-US"/>
        </w:rPr>
        <w:t xml:space="preserve"> </w:t>
      </w:r>
      <w:r>
        <w:rPr>
          <w:lang w:eastAsia="en-US"/>
        </w:rPr>
        <w:t xml:space="preserve">» </w:t>
      </w:r>
      <w:r w:rsidRPr="00872D45">
        <w:rPr>
          <w:u w:val="single"/>
          <w:lang w:eastAsia="en-US"/>
        </w:rPr>
        <w:t xml:space="preserve">   </w:t>
      </w:r>
      <w:r w:rsidRPr="00872D45">
        <w:rPr>
          <w:i/>
          <w:iCs/>
          <w:u w:val="single"/>
          <w:lang w:eastAsia="en-US"/>
        </w:rPr>
        <w:t>января</w:t>
      </w:r>
      <w:r w:rsidRPr="00872D45">
        <w:rPr>
          <w:u w:val="single"/>
          <w:lang w:eastAsia="en-US"/>
        </w:rPr>
        <w:t xml:space="preserve">    </w:t>
      </w:r>
      <w:r>
        <w:rPr>
          <w:u w:val="single"/>
          <w:lang w:eastAsia="en-US"/>
        </w:rPr>
        <w:t xml:space="preserve">   </w:t>
      </w:r>
      <w:r w:rsidRPr="00872D45">
        <w:rPr>
          <w:lang w:eastAsia="en-US"/>
        </w:rPr>
        <w:t xml:space="preserve">   </w:t>
      </w:r>
      <w:r>
        <w:rPr>
          <w:lang w:eastAsia="en-US"/>
        </w:rPr>
        <w:t>20</w:t>
      </w:r>
      <w:r w:rsidRPr="00872D45">
        <w:rPr>
          <w:i/>
          <w:iCs/>
          <w:u w:val="single"/>
          <w:lang w:eastAsia="en-US"/>
        </w:rPr>
        <w:t>17</w:t>
      </w:r>
      <w:r w:rsidRPr="00872D45">
        <w:rPr>
          <w:i/>
          <w:iCs/>
          <w:lang w:eastAsia="en-US"/>
        </w:rPr>
        <w:t xml:space="preserve"> </w:t>
      </w:r>
      <w:r w:rsidRPr="00B82CE7">
        <w:rPr>
          <w:lang w:eastAsia="en-US"/>
        </w:rPr>
        <w:t>г</w:t>
      </w:r>
      <w:r>
        <w:rPr>
          <w:lang w:eastAsia="en-US"/>
        </w:rPr>
        <w:t xml:space="preserve">.              </w:t>
      </w:r>
      <w:r w:rsidRPr="00B82CE7">
        <w:rPr>
          <w:lang w:eastAsia="en-US"/>
        </w:rPr>
        <w:t xml:space="preserve">   _______</w:t>
      </w:r>
      <w:r>
        <w:rPr>
          <w:lang w:eastAsia="en-US"/>
        </w:rPr>
        <w:t xml:space="preserve">_________________             </w:t>
      </w:r>
      <w:r w:rsidRPr="00872D45">
        <w:rPr>
          <w:u w:val="single"/>
          <w:lang w:eastAsia="en-US"/>
        </w:rPr>
        <w:t>_    _</w:t>
      </w:r>
      <w:r w:rsidRPr="00872D45">
        <w:rPr>
          <w:i/>
          <w:iCs/>
          <w:u w:val="single"/>
          <w:lang w:eastAsia="en-US"/>
        </w:rPr>
        <w:t>И.И.</w:t>
      </w:r>
      <w:r>
        <w:rPr>
          <w:i/>
          <w:iCs/>
          <w:u w:val="single"/>
          <w:lang w:eastAsia="en-US"/>
        </w:rPr>
        <w:t xml:space="preserve"> </w:t>
      </w:r>
      <w:r w:rsidRPr="00872D45">
        <w:rPr>
          <w:i/>
          <w:iCs/>
          <w:u w:val="single"/>
          <w:lang w:eastAsia="en-US"/>
        </w:rPr>
        <w:t>Иванов_</w:t>
      </w:r>
      <w:r>
        <w:rPr>
          <w:i/>
          <w:iCs/>
          <w:u w:val="single"/>
          <w:lang w:eastAsia="en-US"/>
        </w:rPr>
        <w:t xml:space="preserve"> ____</w:t>
      </w:r>
    </w:p>
    <w:p w:rsidR="006415E1" w:rsidRPr="00B82CE7" w:rsidRDefault="006415E1" w:rsidP="00C70784">
      <w:pPr>
        <w:tabs>
          <w:tab w:val="left" w:pos="3555"/>
        </w:tabs>
        <w:ind w:right="251"/>
        <w:rPr>
          <w:lang w:eastAsia="en-US"/>
        </w:rPr>
      </w:pPr>
      <w:r w:rsidRPr="002570D7">
        <w:rPr>
          <w:i/>
          <w:iCs/>
          <w:sz w:val="20"/>
          <w:szCs w:val="20"/>
          <w:lang w:eastAsia="en-US"/>
        </w:rPr>
        <w:t xml:space="preserve">                     </w:t>
      </w:r>
      <w:r>
        <w:rPr>
          <w:i/>
          <w:iCs/>
          <w:sz w:val="20"/>
          <w:szCs w:val="20"/>
          <w:lang w:eastAsia="en-US"/>
        </w:rPr>
        <w:t xml:space="preserve">                                                                   </w:t>
      </w:r>
      <w:r w:rsidRPr="002570D7">
        <w:rPr>
          <w:i/>
          <w:iCs/>
          <w:sz w:val="20"/>
          <w:szCs w:val="20"/>
          <w:lang w:eastAsia="en-US"/>
        </w:rPr>
        <w:t xml:space="preserve">    Подпись заявителя                   </w:t>
      </w:r>
      <w:r>
        <w:rPr>
          <w:i/>
          <w:iCs/>
          <w:sz w:val="20"/>
          <w:szCs w:val="20"/>
          <w:lang w:eastAsia="en-US"/>
        </w:rPr>
        <w:t xml:space="preserve">            </w:t>
      </w:r>
      <w:r w:rsidRPr="002570D7">
        <w:rPr>
          <w:i/>
          <w:iCs/>
          <w:sz w:val="20"/>
          <w:szCs w:val="20"/>
          <w:lang w:eastAsia="en-US"/>
        </w:rPr>
        <w:t xml:space="preserve"> расшифровка подписи</w:t>
      </w:r>
    </w:p>
    <w:p w:rsidR="006415E1" w:rsidRPr="00B82CE7" w:rsidRDefault="006415E1" w:rsidP="00C70784">
      <w:pPr>
        <w:tabs>
          <w:tab w:val="left" w:pos="3555"/>
        </w:tabs>
        <w:ind w:right="251"/>
        <w:rPr>
          <w:lang w:eastAsia="en-US"/>
        </w:rPr>
      </w:pPr>
      <w:r w:rsidRPr="00B82CE7">
        <w:rPr>
          <w:lang w:eastAsia="en-US"/>
        </w:rPr>
        <w:t>«____»  __</w:t>
      </w:r>
      <w:r>
        <w:rPr>
          <w:lang w:eastAsia="en-US"/>
        </w:rPr>
        <w:t xml:space="preserve">_______ 20 ___ г.                ________________________        </w:t>
      </w:r>
      <w:r w:rsidRPr="00B82CE7">
        <w:rPr>
          <w:lang w:eastAsia="en-US"/>
        </w:rPr>
        <w:t xml:space="preserve">     ____________________</w:t>
      </w:r>
    </w:p>
    <w:p w:rsidR="006415E1" w:rsidRPr="002570D7" w:rsidRDefault="006415E1" w:rsidP="00C70784">
      <w:pPr>
        <w:tabs>
          <w:tab w:val="left" w:pos="3555"/>
        </w:tabs>
        <w:ind w:right="251"/>
        <w:rPr>
          <w:i/>
          <w:iCs/>
          <w:sz w:val="20"/>
          <w:szCs w:val="20"/>
          <w:lang w:eastAsia="en-US"/>
        </w:rPr>
      </w:pPr>
      <w:r>
        <w:rPr>
          <w:i/>
          <w:iCs/>
          <w:sz w:val="20"/>
          <w:szCs w:val="20"/>
          <w:lang w:eastAsia="en-US"/>
        </w:rPr>
        <w:t xml:space="preserve">                                                                                        Подпись специалиста,                             </w:t>
      </w:r>
      <w:r w:rsidRPr="002570D7">
        <w:rPr>
          <w:i/>
          <w:iCs/>
          <w:sz w:val="20"/>
          <w:szCs w:val="20"/>
          <w:lang w:eastAsia="en-US"/>
        </w:rPr>
        <w:t>расшифровка подписи</w:t>
      </w:r>
    </w:p>
    <w:p w:rsidR="006415E1" w:rsidRPr="00F84149" w:rsidRDefault="006415E1" w:rsidP="00370FD4">
      <w:pPr>
        <w:tabs>
          <w:tab w:val="left" w:pos="3555"/>
        </w:tabs>
        <w:ind w:right="251"/>
      </w:pPr>
      <w:r w:rsidRPr="002570D7">
        <w:rPr>
          <w:i/>
          <w:iCs/>
          <w:sz w:val="20"/>
          <w:szCs w:val="20"/>
          <w:lang w:eastAsia="en-US"/>
        </w:rPr>
        <w:t xml:space="preserve">                     </w:t>
      </w:r>
      <w:r>
        <w:rPr>
          <w:i/>
          <w:iCs/>
          <w:sz w:val="20"/>
          <w:szCs w:val="20"/>
          <w:lang w:eastAsia="en-US"/>
        </w:rPr>
        <w:t xml:space="preserve">                                                                  </w:t>
      </w:r>
      <w:r w:rsidRPr="002570D7">
        <w:rPr>
          <w:i/>
          <w:iCs/>
          <w:sz w:val="20"/>
          <w:szCs w:val="20"/>
          <w:lang w:eastAsia="en-US"/>
        </w:rPr>
        <w:t xml:space="preserve">  прин</w:t>
      </w:r>
      <w:r>
        <w:rPr>
          <w:i/>
          <w:iCs/>
          <w:sz w:val="20"/>
          <w:szCs w:val="20"/>
          <w:lang w:eastAsia="en-US"/>
        </w:rPr>
        <w:t>явшего заявление</w:t>
      </w:r>
    </w:p>
    <w:sectPr w:rsidR="006415E1" w:rsidRPr="00F84149" w:rsidSect="000335E1">
      <w:pgSz w:w="11907" w:h="16839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5E1" w:rsidRDefault="006415E1" w:rsidP="004D6E54">
      <w:r>
        <w:separator/>
      </w:r>
    </w:p>
  </w:endnote>
  <w:endnote w:type="continuationSeparator" w:id="1">
    <w:p w:rsidR="006415E1" w:rsidRDefault="006415E1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5E1" w:rsidRDefault="006415E1" w:rsidP="004D6E54">
      <w:r>
        <w:separator/>
      </w:r>
    </w:p>
  </w:footnote>
  <w:footnote w:type="continuationSeparator" w:id="1">
    <w:p w:rsidR="006415E1" w:rsidRDefault="006415E1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5E1" w:rsidRDefault="006415E1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5A6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E81181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8B036E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4C4DC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2414EC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8C364B"/>
    <w:multiLevelType w:val="hybridMultilevel"/>
    <w:tmpl w:val="2C7040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2A6272"/>
    <w:multiLevelType w:val="hybridMultilevel"/>
    <w:tmpl w:val="F5BCDCF2"/>
    <w:lvl w:ilvl="0" w:tplc="36AA82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791B9E"/>
    <w:multiLevelType w:val="hybridMultilevel"/>
    <w:tmpl w:val="73A2A410"/>
    <w:lvl w:ilvl="0" w:tplc="DFA41EC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45156F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DB6990"/>
    <w:multiLevelType w:val="multilevel"/>
    <w:tmpl w:val="F3B028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0">
    <w:nsid w:val="3C6C2CE1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DE634E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B36DEA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A676E9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F2045C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BC3F9C"/>
    <w:multiLevelType w:val="hybridMultilevel"/>
    <w:tmpl w:val="773E18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A02A3D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D728CB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22261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AD840B0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CA41F5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0"/>
  </w:num>
  <w:num w:numId="3">
    <w:abstractNumId w:val="0"/>
  </w:num>
  <w:num w:numId="4">
    <w:abstractNumId w:val="13"/>
  </w:num>
  <w:num w:numId="5">
    <w:abstractNumId w:val="5"/>
  </w:num>
  <w:num w:numId="6">
    <w:abstractNumId w:val="2"/>
  </w:num>
  <w:num w:numId="7">
    <w:abstractNumId w:val="1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21"/>
  </w:num>
  <w:num w:numId="12">
    <w:abstractNumId w:val="3"/>
  </w:num>
  <w:num w:numId="13">
    <w:abstractNumId w:val="18"/>
  </w:num>
  <w:num w:numId="14">
    <w:abstractNumId w:val="17"/>
  </w:num>
  <w:num w:numId="15">
    <w:abstractNumId w:val="7"/>
  </w:num>
  <w:num w:numId="16">
    <w:abstractNumId w:val="10"/>
  </w:num>
  <w:num w:numId="17">
    <w:abstractNumId w:val="1"/>
  </w:num>
  <w:num w:numId="18">
    <w:abstractNumId w:val="12"/>
  </w:num>
  <w:num w:numId="19">
    <w:abstractNumId w:val="19"/>
  </w:num>
  <w:num w:numId="20">
    <w:abstractNumId w:val="4"/>
  </w:num>
  <w:num w:numId="21">
    <w:abstractNumId w:val="6"/>
  </w:num>
  <w:num w:numId="22">
    <w:abstractNumId w:val="14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6D14"/>
    <w:rsid w:val="00024885"/>
    <w:rsid w:val="00024EDC"/>
    <w:rsid w:val="000335E1"/>
    <w:rsid w:val="00046E3F"/>
    <w:rsid w:val="00052DF5"/>
    <w:rsid w:val="000578DE"/>
    <w:rsid w:val="000A57B2"/>
    <w:rsid w:val="000E4424"/>
    <w:rsid w:val="000F209C"/>
    <w:rsid w:val="001260E5"/>
    <w:rsid w:val="001360A9"/>
    <w:rsid w:val="00156FC0"/>
    <w:rsid w:val="001A2B0C"/>
    <w:rsid w:val="001A3633"/>
    <w:rsid w:val="001A53D6"/>
    <w:rsid w:val="001A6FE4"/>
    <w:rsid w:val="001C08B5"/>
    <w:rsid w:val="001D1E44"/>
    <w:rsid w:val="001D75C9"/>
    <w:rsid w:val="001E4B55"/>
    <w:rsid w:val="001F3307"/>
    <w:rsid w:val="00233811"/>
    <w:rsid w:val="00237D3A"/>
    <w:rsid w:val="002525AE"/>
    <w:rsid w:val="002570D7"/>
    <w:rsid w:val="002862BE"/>
    <w:rsid w:val="002931CB"/>
    <w:rsid w:val="002A57B1"/>
    <w:rsid w:val="002B36C8"/>
    <w:rsid w:val="002C0E08"/>
    <w:rsid w:val="002E0959"/>
    <w:rsid w:val="002E36DD"/>
    <w:rsid w:val="002F0D2B"/>
    <w:rsid w:val="002F1879"/>
    <w:rsid w:val="002F2BCA"/>
    <w:rsid w:val="0033454B"/>
    <w:rsid w:val="00334BE2"/>
    <w:rsid w:val="003500C0"/>
    <w:rsid w:val="003643BA"/>
    <w:rsid w:val="00370FD4"/>
    <w:rsid w:val="00372070"/>
    <w:rsid w:val="00377D89"/>
    <w:rsid w:val="003B6A7A"/>
    <w:rsid w:val="003E2F2D"/>
    <w:rsid w:val="003E7EA9"/>
    <w:rsid w:val="00440E95"/>
    <w:rsid w:val="00465ADF"/>
    <w:rsid w:val="0048382A"/>
    <w:rsid w:val="004C45B2"/>
    <w:rsid w:val="004D1F16"/>
    <w:rsid w:val="004D2AD7"/>
    <w:rsid w:val="004D6D40"/>
    <w:rsid w:val="004D6E54"/>
    <w:rsid w:val="0053167E"/>
    <w:rsid w:val="00543C07"/>
    <w:rsid w:val="005538A5"/>
    <w:rsid w:val="00555AC7"/>
    <w:rsid w:val="0055746D"/>
    <w:rsid w:val="00586111"/>
    <w:rsid w:val="00591EEC"/>
    <w:rsid w:val="005A4D1F"/>
    <w:rsid w:val="005A78D9"/>
    <w:rsid w:val="005B1C1C"/>
    <w:rsid w:val="005B4555"/>
    <w:rsid w:val="005C6E8C"/>
    <w:rsid w:val="005F5555"/>
    <w:rsid w:val="00627E7C"/>
    <w:rsid w:val="00631369"/>
    <w:rsid w:val="006415E1"/>
    <w:rsid w:val="0064782E"/>
    <w:rsid w:val="00666C1A"/>
    <w:rsid w:val="00680A63"/>
    <w:rsid w:val="006852CD"/>
    <w:rsid w:val="006945BE"/>
    <w:rsid w:val="00694835"/>
    <w:rsid w:val="006A3257"/>
    <w:rsid w:val="006A3BC1"/>
    <w:rsid w:val="006C12C2"/>
    <w:rsid w:val="006C49AB"/>
    <w:rsid w:val="007036BF"/>
    <w:rsid w:val="0070529C"/>
    <w:rsid w:val="0072249D"/>
    <w:rsid w:val="0073211D"/>
    <w:rsid w:val="00770183"/>
    <w:rsid w:val="00775A00"/>
    <w:rsid w:val="007E27DA"/>
    <w:rsid w:val="007E5CE5"/>
    <w:rsid w:val="007F2E62"/>
    <w:rsid w:val="008028B5"/>
    <w:rsid w:val="008101A4"/>
    <w:rsid w:val="00816A90"/>
    <w:rsid w:val="0082348C"/>
    <w:rsid w:val="00861A8E"/>
    <w:rsid w:val="00872D45"/>
    <w:rsid w:val="008A23C2"/>
    <w:rsid w:val="008B2A53"/>
    <w:rsid w:val="008B5851"/>
    <w:rsid w:val="008D3F6E"/>
    <w:rsid w:val="008E10B2"/>
    <w:rsid w:val="008E36B7"/>
    <w:rsid w:val="008E5A51"/>
    <w:rsid w:val="009014DE"/>
    <w:rsid w:val="0091352F"/>
    <w:rsid w:val="0091703D"/>
    <w:rsid w:val="009207E5"/>
    <w:rsid w:val="009379EC"/>
    <w:rsid w:val="00940C8D"/>
    <w:rsid w:val="009532D2"/>
    <w:rsid w:val="00956E33"/>
    <w:rsid w:val="0097594D"/>
    <w:rsid w:val="009775B5"/>
    <w:rsid w:val="00991B35"/>
    <w:rsid w:val="0099640C"/>
    <w:rsid w:val="009B621C"/>
    <w:rsid w:val="009C501F"/>
    <w:rsid w:val="009F65D4"/>
    <w:rsid w:val="00A01E32"/>
    <w:rsid w:val="00A14AB3"/>
    <w:rsid w:val="00A20DBA"/>
    <w:rsid w:val="00A22F42"/>
    <w:rsid w:val="00A32FFD"/>
    <w:rsid w:val="00A54D71"/>
    <w:rsid w:val="00AA6190"/>
    <w:rsid w:val="00AB145D"/>
    <w:rsid w:val="00AB2EF2"/>
    <w:rsid w:val="00AC7113"/>
    <w:rsid w:val="00AD4972"/>
    <w:rsid w:val="00B00368"/>
    <w:rsid w:val="00B20BB7"/>
    <w:rsid w:val="00B22520"/>
    <w:rsid w:val="00B72C7A"/>
    <w:rsid w:val="00B75550"/>
    <w:rsid w:val="00B77F22"/>
    <w:rsid w:val="00B825E6"/>
    <w:rsid w:val="00B82CE7"/>
    <w:rsid w:val="00BA536E"/>
    <w:rsid w:val="00BB000C"/>
    <w:rsid w:val="00BE2278"/>
    <w:rsid w:val="00BE28C4"/>
    <w:rsid w:val="00C153FE"/>
    <w:rsid w:val="00C70784"/>
    <w:rsid w:val="00C95F3F"/>
    <w:rsid w:val="00C96E4D"/>
    <w:rsid w:val="00C96F38"/>
    <w:rsid w:val="00CD7A1A"/>
    <w:rsid w:val="00CE2D58"/>
    <w:rsid w:val="00D101DB"/>
    <w:rsid w:val="00D1494D"/>
    <w:rsid w:val="00D467A9"/>
    <w:rsid w:val="00D83DF3"/>
    <w:rsid w:val="00DE79EE"/>
    <w:rsid w:val="00E30755"/>
    <w:rsid w:val="00E34F2A"/>
    <w:rsid w:val="00E558D1"/>
    <w:rsid w:val="00E67184"/>
    <w:rsid w:val="00E76324"/>
    <w:rsid w:val="00E77BE2"/>
    <w:rsid w:val="00E95675"/>
    <w:rsid w:val="00EA1342"/>
    <w:rsid w:val="00EA2AD1"/>
    <w:rsid w:val="00EA4CC0"/>
    <w:rsid w:val="00EC7974"/>
    <w:rsid w:val="00EE4648"/>
    <w:rsid w:val="00EE5C0D"/>
    <w:rsid w:val="00F07631"/>
    <w:rsid w:val="00F13805"/>
    <w:rsid w:val="00F14537"/>
    <w:rsid w:val="00F16DB8"/>
    <w:rsid w:val="00F17193"/>
    <w:rsid w:val="00F27862"/>
    <w:rsid w:val="00F36AF6"/>
    <w:rsid w:val="00F74D23"/>
    <w:rsid w:val="00F84149"/>
    <w:rsid w:val="00FA1D3F"/>
    <w:rsid w:val="00FA57F7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B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A2A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2AD1"/>
    <w:rPr>
      <w:rFonts w:ascii="Segoe UI" w:hAnsi="Segoe UI" w:cs="Segoe UI"/>
      <w:sz w:val="18"/>
      <w:szCs w:val="18"/>
      <w:lang w:eastAsia="ru-RU"/>
    </w:rPr>
  </w:style>
  <w:style w:type="character" w:customStyle="1" w:styleId="gwt-inlinehtml">
    <w:name w:val="gwt-inlinehtml"/>
    <w:basedOn w:val="DefaultParagraphFont"/>
    <w:uiPriority w:val="99"/>
    <w:rsid w:val="00052DF5"/>
    <w:rPr>
      <w:rFonts w:cs="Times New Roman"/>
    </w:rPr>
  </w:style>
  <w:style w:type="paragraph" w:styleId="ListParagraph">
    <w:name w:val="List Paragraph"/>
    <w:basedOn w:val="Normal"/>
    <w:uiPriority w:val="99"/>
    <w:qFormat/>
    <w:rsid w:val="00156FC0"/>
    <w:pPr>
      <w:ind w:left="720"/>
      <w:contextualSpacing/>
    </w:pPr>
  </w:style>
  <w:style w:type="paragraph" w:customStyle="1" w:styleId="ConsPlusNonformat">
    <w:name w:val="ConsPlusNonformat"/>
    <w:uiPriority w:val="99"/>
    <w:rsid w:val="00B82CE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rsid w:val="005B4555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C7078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9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9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7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9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9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20</Pages>
  <Words>7078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9</cp:revision>
  <cp:lastPrinted>2017-04-15T14:09:00Z</cp:lastPrinted>
  <dcterms:created xsi:type="dcterms:W3CDTF">2017-09-13T12:06:00Z</dcterms:created>
  <dcterms:modified xsi:type="dcterms:W3CDTF">2017-10-04T08:24:00Z</dcterms:modified>
</cp:coreProperties>
</file>